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34E11" w14:textId="785E14AD" w:rsidR="00D74FD7" w:rsidRPr="00770207" w:rsidRDefault="00D74FD7" w:rsidP="007D67AB">
      <w:pPr>
        <w:tabs>
          <w:tab w:val="left" w:pos="1843"/>
        </w:tabs>
        <w:spacing w:before="120" w:after="60"/>
        <w:ind w:left="1843" w:hanging="1843"/>
        <w:rPr>
          <w:rFonts w:eastAsia="MS Mincho" w:cs="Arial"/>
          <w:b/>
          <w:sz w:val="24"/>
          <w:szCs w:val="24"/>
          <w:lang w:val="en-US" w:eastAsia="ja-JP"/>
        </w:rPr>
      </w:pPr>
      <w:r w:rsidRPr="00770207">
        <w:rPr>
          <w:rFonts w:cs="Arial"/>
          <w:b/>
          <w:sz w:val="24"/>
          <w:szCs w:val="24"/>
          <w:lang w:val="en-US" w:eastAsia="ja-JP"/>
        </w:rPr>
        <w:t>Source:</w:t>
      </w:r>
      <w:r w:rsidRPr="00770207">
        <w:rPr>
          <w:rFonts w:cs="Arial"/>
          <w:b/>
          <w:sz w:val="24"/>
          <w:szCs w:val="24"/>
          <w:lang w:val="en-US" w:eastAsia="ja-JP"/>
        </w:rPr>
        <w:tab/>
      </w:r>
      <w:r w:rsidR="00EB2FA3" w:rsidRPr="00770207">
        <w:rPr>
          <w:rFonts w:cs="Arial"/>
          <w:b/>
          <w:sz w:val="24"/>
          <w:lang w:val="en-US"/>
        </w:rPr>
        <w:t>Dolby Laboratories Inc</w:t>
      </w:r>
    </w:p>
    <w:p w14:paraId="5E969D5E" w14:textId="7A3F74DB" w:rsidR="00CA5698" w:rsidRPr="00770207" w:rsidRDefault="00CA5698" w:rsidP="006D591B">
      <w:pPr>
        <w:tabs>
          <w:tab w:val="left" w:pos="1843"/>
        </w:tabs>
        <w:spacing w:before="120" w:after="60"/>
        <w:ind w:left="1841" w:hangingChars="764" w:hanging="1841"/>
        <w:rPr>
          <w:rFonts w:cs="Arial"/>
          <w:b/>
          <w:sz w:val="24"/>
          <w:szCs w:val="24"/>
          <w:lang w:val="en-US" w:eastAsia="ja-JP"/>
        </w:rPr>
      </w:pPr>
      <w:r w:rsidRPr="00770207">
        <w:rPr>
          <w:rFonts w:cs="Arial"/>
          <w:b/>
          <w:sz w:val="24"/>
          <w:szCs w:val="24"/>
          <w:lang w:val="en-US" w:eastAsia="ja-JP"/>
        </w:rPr>
        <w:t>Title:</w:t>
      </w:r>
      <w:r w:rsidRPr="00770207">
        <w:rPr>
          <w:rFonts w:cs="Arial"/>
          <w:b/>
          <w:sz w:val="24"/>
          <w:szCs w:val="24"/>
          <w:lang w:val="en-US" w:eastAsia="ja-JP"/>
        </w:rPr>
        <w:tab/>
      </w:r>
      <w:r w:rsidR="008772BD" w:rsidRPr="00770207">
        <w:rPr>
          <w:rFonts w:cs="Arial"/>
          <w:b/>
          <w:sz w:val="24"/>
          <w:szCs w:val="24"/>
          <w:lang w:val="en-US" w:eastAsia="ja-JP"/>
        </w:rPr>
        <w:t xml:space="preserve">Workflows for the creation of IVAS test materials </w:t>
      </w:r>
    </w:p>
    <w:p w14:paraId="53200C05" w14:textId="2640E443" w:rsidR="00CA5698" w:rsidRPr="00770207" w:rsidRDefault="00EB2FA3" w:rsidP="009B6EDE">
      <w:pPr>
        <w:tabs>
          <w:tab w:val="left" w:pos="1843"/>
        </w:tabs>
        <w:spacing w:before="120" w:after="60"/>
        <w:rPr>
          <w:rFonts w:cs="Arial"/>
          <w:b/>
          <w:sz w:val="24"/>
          <w:szCs w:val="24"/>
          <w:lang w:val="en-US" w:eastAsia="ja-JP"/>
        </w:rPr>
      </w:pPr>
      <w:r w:rsidRPr="00770207">
        <w:rPr>
          <w:rFonts w:cs="Arial"/>
          <w:b/>
          <w:sz w:val="24"/>
          <w:szCs w:val="24"/>
          <w:lang w:val="en-US" w:eastAsia="ja-JP"/>
        </w:rPr>
        <w:t>Document for</w:t>
      </w:r>
      <w:r w:rsidR="00CA5698" w:rsidRPr="00770207">
        <w:rPr>
          <w:rFonts w:cs="Arial"/>
          <w:b/>
          <w:sz w:val="24"/>
          <w:szCs w:val="24"/>
          <w:lang w:val="en-US" w:eastAsia="ja-JP"/>
        </w:rPr>
        <w:t>:</w:t>
      </w:r>
      <w:r w:rsidR="00CA5698" w:rsidRPr="00770207">
        <w:rPr>
          <w:rFonts w:cs="Arial"/>
          <w:b/>
          <w:sz w:val="24"/>
          <w:szCs w:val="24"/>
          <w:lang w:val="en-US" w:eastAsia="ja-JP"/>
        </w:rPr>
        <w:tab/>
      </w:r>
      <w:r w:rsidR="003A7AEA" w:rsidRPr="00770207">
        <w:rPr>
          <w:rFonts w:cs="Arial"/>
          <w:b/>
          <w:sz w:val="24"/>
          <w:szCs w:val="24"/>
          <w:lang w:val="en-US" w:eastAsia="ja-JP"/>
        </w:rPr>
        <w:t>Discussion</w:t>
      </w:r>
    </w:p>
    <w:p w14:paraId="0F79F2BD" w14:textId="494D1B1F" w:rsidR="009B6EDE" w:rsidRPr="00770207" w:rsidRDefault="009B6EDE" w:rsidP="00D35AE4">
      <w:pPr>
        <w:pBdr>
          <w:bottom w:val="single" w:sz="6" w:space="0" w:color="auto"/>
        </w:pBdr>
        <w:tabs>
          <w:tab w:val="left" w:pos="1843"/>
        </w:tabs>
        <w:spacing w:before="120" w:after="60"/>
        <w:rPr>
          <w:rFonts w:cs="Arial"/>
          <w:lang w:val="en-US" w:eastAsia="ja-JP"/>
        </w:rPr>
      </w:pPr>
      <w:r w:rsidRPr="00770207">
        <w:rPr>
          <w:rFonts w:cs="Arial"/>
          <w:b/>
          <w:sz w:val="24"/>
          <w:szCs w:val="24"/>
          <w:lang w:val="en-US" w:eastAsia="ja-JP"/>
        </w:rPr>
        <w:t>Agenda Item:</w:t>
      </w:r>
      <w:r w:rsidRPr="00770207">
        <w:rPr>
          <w:rFonts w:cs="Arial"/>
          <w:b/>
          <w:sz w:val="24"/>
          <w:szCs w:val="24"/>
          <w:lang w:val="en-US" w:eastAsia="ja-JP"/>
        </w:rPr>
        <w:tab/>
      </w:r>
      <w:r w:rsidR="009E1622">
        <w:rPr>
          <w:rFonts w:cs="Arial"/>
          <w:b/>
          <w:sz w:val="24"/>
          <w:szCs w:val="24"/>
          <w:lang w:val="en-US" w:eastAsia="ja-JP"/>
        </w:rPr>
        <w:t>8</w:t>
      </w:r>
      <w:r w:rsidR="00D46289" w:rsidRPr="00770207">
        <w:rPr>
          <w:rFonts w:cs="Arial"/>
          <w:b/>
          <w:sz w:val="24"/>
          <w:szCs w:val="24"/>
          <w:lang w:val="en-US" w:eastAsia="ja-JP"/>
        </w:rPr>
        <w:t>.5</w:t>
      </w:r>
    </w:p>
    <w:p w14:paraId="5461E4BF" w14:textId="77777777" w:rsidR="00D35AE4" w:rsidRPr="00770207" w:rsidRDefault="00D35AE4" w:rsidP="00190C7D">
      <w:pPr>
        <w:spacing w:after="0"/>
        <w:rPr>
          <w:rFonts w:cs="Arial"/>
          <w:szCs w:val="24"/>
        </w:rPr>
      </w:pPr>
    </w:p>
    <w:p w14:paraId="47EF1D73" w14:textId="72516628" w:rsidR="00771E0F" w:rsidRPr="00770207" w:rsidRDefault="00E14DE0" w:rsidP="00CB2213">
      <w:pPr>
        <w:pStyle w:val="Heading1"/>
        <w:rPr>
          <w:lang w:val="en-US"/>
        </w:rPr>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Start w:id="8" w:name="_Toc197311359"/>
      <w:bookmarkStart w:id="9" w:name="_Toc234919357"/>
      <w:bookmarkEnd w:id="0"/>
      <w:bookmarkEnd w:id="1"/>
      <w:bookmarkEnd w:id="2"/>
      <w:bookmarkEnd w:id="3"/>
      <w:bookmarkEnd w:id="4"/>
      <w:bookmarkEnd w:id="5"/>
      <w:bookmarkEnd w:id="6"/>
      <w:bookmarkEnd w:id="7"/>
      <w:r w:rsidRPr="00770207">
        <w:rPr>
          <w:lang w:val="en-US"/>
        </w:rPr>
        <w:t>Introduction</w:t>
      </w:r>
    </w:p>
    <w:p w14:paraId="1DE0500E" w14:textId="304ACF27" w:rsidR="00771E0F" w:rsidRPr="00770207" w:rsidRDefault="00867ABC" w:rsidP="00771E0F">
      <w:pPr>
        <w:rPr>
          <w:rFonts w:cs="Arial"/>
          <w:lang w:val="en-CA"/>
        </w:rPr>
      </w:pPr>
      <w:r w:rsidRPr="00770207">
        <w:rPr>
          <w:rFonts w:cs="Arial"/>
          <w:lang w:val="en-US"/>
        </w:rPr>
        <w:t>At the last SA4#112-e meeting the group discussed test methodologies for IVAS codec testing b</w:t>
      </w:r>
      <w:r w:rsidR="00771E0F" w:rsidRPr="00770207">
        <w:rPr>
          <w:rFonts w:cs="Arial"/>
          <w:lang w:val="en-US"/>
        </w:rPr>
        <w:t xml:space="preserve">ased on an input by the source [1]. One conclusion was </w:t>
      </w:r>
      <w:r w:rsidR="00E14DE0" w:rsidRPr="00770207">
        <w:rPr>
          <w:rFonts w:cs="Arial"/>
          <w:lang w:val="en-US"/>
        </w:rPr>
        <w:t xml:space="preserve">that </w:t>
      </w:r>
      <w:r w:rsidR="00771E0F" w:rsidRPr="00770207">
        <w:rPr>
          <w:rFonts w:cs="Arial"/>
          <w:lang w:val="en-CA"/>
        </w:rPr>
        <w:t xml:space="preserve">the methodologies should be well-suited to the relevant IVAS use cases/usage scenarios and their relevant audio content. </w:t>
      </w:r>
    </w:p>
    <w:p w14:paraId="21E62443" w14:textId="28E42720" w:rsidR="00D214EF" w:rsidRPr="00770207" w:rsidRDefault="00771E0F" w:rsidP="00771E0F">
      <w:pPr>
        <w:rPr>
          <w:rFonts w:cs="Arial"/>
          <w:lang w:val="en-CA"/>
        </w:rPr>
      </w:pPr>
      <w:r w:rsidRPr="00770207">
        <w:rPr>
          <w:rFonts w:cs="Arial"/>
          <w:lang w:val="en-CA"/>
        </w:rPr>
        <w:t xml:space="preserve">Considering that the IVAS codec is intended </w:t>
      </w:r>
      <w:r w:rsidR="00B16A3F" w:rsidRPr="00770207">
        <w:rPr>
          <w:rFonts w:cs="Arial"/>
          <w:lang w:val="en-CA"/>
        </w:rPr>
        <w:t>for</w:t>
      </w:r>
      <w:r w:rsidRPr="00770207">
        <w:rPr>
          <w:rFonts w:cs="Arial"/>
          <w:lang w:val="en-CA"/>
        </w:rPr>
        <w:t xml:space="preserve"> conversational voice and VR telephony and conferencing use cases on the one hand and </w:t>
      </w:r>
      <w:r w:rsidRPr="00770207">
        <w:rPr>
          <w:rFonts w:cs="Arial"/>
        </w:rPr>
        <w:t>user generated live and non-live content streaming</w:t>
      </w:r>
      <w:r w:rsidRPr="00770207">
        <w:rPr>
          <w:rFonts w:cs="Arial"/>
          <w:lang w:val="en-CA"/>
        </w:rPr>
        <w:t xml:space="preserve"> use cases on the other hand</w:t>
      </w:r>
      <w:r w:rsidR="00E14DE0" w:rsidRPr="00770207">
        <w:rPr>
          <w:rFonts w:cs="Arial"/>
          <w:lang w:val="en-CA"/>
        </w:rPr>
        <w:t xml:space="preserve">, the prevalent audio content will be (immersive) voice and ambience for the former and generic </w:t>
      </w:r>
      <w:r w:rsidR="00B44707" w:rsidRPr="00770207">
        <w:rPr>
          <w:rFonts w:cs="Arial"/>
          <w:lang w:val="en-CA"/>
        </w:rPr>
        <w:t xml:space="preserve">immersive </w:t>
      </w:r>
      <w:r w:rsidR="00E14DE0" w:rsidRPr="00770207">
        <w:rPr>
          <w:rFonts w:cs="Arial"/>
          <w:lang w:val="en-CA"/>
        </w:rPr>
        <w:t xml:space="preserve">audio for the latter. </w:t>
      </w:r>
    </w:p>
    <w:p w14:paraId="7D4E1966" w14:textId="02C076A3" w:rsidR="00DE5507" w:rsidRPr="00770207" w:rsidRDefault="00E14DE0" w:rsidP="00771E0F">
      <w:pPr>
        <w:rPr>
          <w:rFonts w:cs="Arial"/>
          <w:lang w:val="en-CA"/>
        </w:rPr>
      </w:pPr>
      <w:r w:rsidRPr="00770207">
        <w:rPr>
          <w:rFonts w:cs="Arial"/>
          <w:lang w:val="en-CA"/>
        </w:rPr>
        <w:t xml:space="preserve">This suggests that </w:t>
      </w:r>
      <w:r w:rsidR="00D214EF" w:rsidRPr="00770207">
        <w:rPr>
          <w:rFonts w:cs="Arial"/>
          <w:lang w:val="en-CA"/>
        </w:rPr>
        <w:t xml:space="preserve">a comprehensive evaluation of the IVAS codec will require both speech transmission quality-oriented and audio quality-oriented methodologies. Speech transmission </w:t>
      </w:r>
      <w:r w:rsidR="00DE5507" w:rsidRPr="00770207">
        <w:rPr>
          <w:rFonts w:cs="Arial"/>
          <w:lang w:val="en-CA"/>
        </w:rPr>
        <w:t>quality-oriented</w:t>
      </w:r>
      <w:r w:rsidR="00D214EF" w:rsidRPr="00770207">
        <w:rPr>
          <w:rFonts w:cs="Arial"/>
          <w:lang w:val="en-CA"/>
        </w:rPr>
        <w:t xml:space="preserve"> methodologies are</w:t>
      </w:r>
      <w:r w:rsidR="00D42F8D" w:rsidRPr="00770207">
        <w:rPr>
          <w:rFonts w:cs="Arial"/>
          <w:lang w:val="en-CA"/>
        </w:rPr>
        <w:t xml:space="preserve"> ITU-T</w:t>
      </w:r>
      <w:r w:rsidR="00D214EF" w:rsidRPr="00770207">
        <w:rPr>
          <w:rFonts w:cs="Arial"/>
          <w:lang w:val="en-CA"/>
        </w:rPr>
        <w:t xml:space="preserve"> P.800 or P.811 relying on naïve listeners</w:t>
      </w:r>
      <w:r w:rsidR="00B4589A" w:rsidRPr="00770207">
        <w:rPr>
          <w:rFonts w:cs="Arial"/>
          <w:lang w:val="en-CA"/>
        </w:rPr>
        <w:t xml:space="preserve"> </w:t>
      </w:r>
      <w:r w:rsidR="00DE5507" w:rsidRPr="00770207">
        <w:rPr>
          <w:rFonts w:cs="Arial"/>
          <w:lang w:val="en-CA"/>
        </w:rPr>
        <w:t>assessing the quality for</w:t>
      </w:r>
      <w:r w:rsidR="00B4589A" w:rsidRPr="00770207">
        <w:rPr>
          <w:rFonts w:cs="Arial"/>
          <w:lang w:val="en-CA"/>
        </w:rPr>
        <w:t xml:space="preserve"> ‘typical’ material</w:t>
      </w:r>
      <w:r w:rsidR="00DE5507" w:rsidRPr="00770207">
        <w:rPr>
          <w:rFonts w:cs="Arial"/>
          <w:lang w:val="en-CA"/>
        </w:rPr>
        <w:t>,</w:t>
      </w:r>
      <w:r w:rsidR="00B4589A" w:rsidRPr="00770207">
        <w:rPr>
          <w:rFonts w:cs="Arial"/>
          <w:lang w:val="en-CA"/>
        </w:rPr>
        <w:t xml:space="preserve"> while audio quality-oriented methodologies</w:t>
      </w:r>
      <w:r w:rsidR="00D214EF" w:rsidRPr="00770207">
        <w:rPr>
          <w:rFonts w:cs="Arial"/>
          <w:lang w:val="en-CA"/>
        </w:rPr>
        <w:t xml:space="preserve"> </w:t>
      </w:r>
      <w:r w:rsidR="00B4589A" w:rsidRPr="00770207">
        <w:rPr>
          <w:rFonts w:cs="Arial"/>
          <w:lang w:val="en-CA"/>
        </w:rPr>
        <w:t>are</w:t>
      </w:r>
      <w:r w:rsidR="00DE5507" w:rsidRPr="00770207">
        <w:rPr>
          <w:rFonts w:cs="Arial"/>
          <w:lang w:val="en-CA"/>
        </w:rPr>
        <w:t xml:space="preserve"> e.g. </w:t>
      </w:r>
      <w:r w:rsidR="00D42F8D" w:rsidRPr="00770207">
        <w:rPr>
          <w:rFonts w:cs="Arial"/>
          <w:lang w:val="en-CA"/>
        </w:rPr>
        <w:t xml:space="preserve">ITU-R </w:t>
      </w:r>
      <w:r w:rsidR="00DE5507" w:rsidRPr="00770207">
        <w:rPr>
          <w:rFonts w:cs="Arial"/>
          <w:lang w:val="en-CA"/>
        </w:rPr>
        <w:t>BS.1534 (</w:t>
      </w:r>
      <w:proofErr w:type="spellStart"/>
      <w:r w:rsidR="00DE5507" w:rsidRPr="00770207">
        <w:rPr>
          <w:rFonts w:cs="Arial"/>
          <w:lang w:val="en-CA"/>
        </w:rPr>
        <w:t>Mushra</w:t>
      </w:r>
      <w:proofErr w:type="spellEnd"/>
      <w:r w:rsidR="00DE5507" w:rsidRPr="00770207">
        <w:rPr>
          <w:rFonts w:cs="Arial"/>
          <w:lang w:val="en-CA"/>
        </w:rPr>
        <w:t xml:space="preserve">) or BS.1116 relying on expert (or at least experienced) listeners and ‘critical’ material. </w:t>
      </w:r>
      <w:r w:rsidR="00D42F8D" w:rsidRPr="00770207">
        <w:rPr>
          <w:rFonts w:cs="Arial"/>
          <w:lang w:val="en-CA"/>
        </w:rPr>
        <w:t xml:space="preserve">ITU-R </w:t>
      </w:r>
      <w:r w:rsidR="00DE5507" w:rsidRPr="00770207">
        <w:rPr>
          <w:rFonts w:cs="Arial"/>
          <w:lang w:val="en-CA"/>
        </w:rPr>
        <w:t>BS.1285 with relaxed requirements on listeners (compared to BS.1116) rather fall</w:t>
      </w:r>
      <w:r w:rsidR="001559DB" w:rsidRPr="00770207">
        <w:rPr>
          <w:rFonts w:cs="Arial"/>
          <w:lang w:val="en-CA"/>
        </w:rPr>
        <w:t>s</w:t>
      </w:r>
      <w:r w:rsidR="00DE5507" w:rsidRPr="00770207">
        <w:rPr>
          <w:rFonts w:cs="Arial"/>
          <w:lang w:val="en-CA"/>
        </w:rPr>
        <w:t xml:space="preserve"> into the former category.</w:t>
      </w:r>
    </w:p>
    <w:p w14:paraId="479422C6" w14:textId="48A95EC1" w:rsidR="00771E0F" w:rsidRPr="00770207" w:rsidRDefault="00CB2213" w:rsidP="00CB2213">
      <w:pPr>
        <w:pStyle w:val="Heading1"/>
        <w:rPr>
          <w:lang w:val="en-CA"/>
        </w:rPr>
      </w:pPr>
      <w:r w:rsidRPr="00770207">
        <w:rPr>
          <w:lang w:val="en-CA"/>
        </w:rPr>
        <w:t>Test material generation/collection and workflows</w:t>
      </w:r>
      <w:r w:rsidR="00DE5507" w:rsidRPr="00770207">
        <w:rPr>
          <w:lang w:val="en-CA"/>
        </w:rPr>
        <w:t xml:space="preserve"> </w:t>
      </w:r>
      <w:r w:rsidR="00B4589A" w:rsidRPr="00770207">
        <w:rPr>
          <w:lang w:val="en-CA"/>
        </w:rPr>
        <w:t xml:space="preserve"> </w:t>
      </w:r>
      <w:r w:rsidR="00771E0F" w:rsidRPr="00770207">
        <w:rPr>
          <w:lang w:val="en-CA"/>
        </w:rPr>
        <w:t xml:space="preserve"> </w:t>
      </w:r>
    </w:p>
    <w:p w14:paraId="7B91B65B" w14:textId="40F9D7E5" w:rsidR="00CB2213" w:rsidRPr="00770207" w:rsidRDefault="00CB2213" w:rsidP="00CB2213">
      <w:pPr>
        <w:rPr>
          <w:rFonts w:cs="Arial"/>
          <w:lang w:val="en-CA"/>
        </w:rPr>
      </w:pPr>
      <w:r w:rsidRPr="00770207">
        <w:rPr>
          <w:rFonts w:cs="Arial"/>
          <w:lang w:val="en-CA"/>
        </w:rPr>
        <w:t>Whether to test with typical material speech using naïve listeners or with critical audio material using expert/experienced makes a big difference for the generation or collection of such original materials and for the workflows of how to make the processed materials available to the listening labs. In the following these two different cases are discussed in more detail.</w:t>
      </w:r>
    </w:p>
    <w:p w14:paraId="38DA624E" w14:textId="60711E4A" w:rsidR="0065640B" w:rsidRPr="00770207" w:rsidRDefault="0065640B" w:rsidP="0065640B">
      <w:pPr>
        <w:pStyle w:val="Heading2"/>
        <w:rPr>
          <w:lang w:val="en-CA"/>
        </w:rPr>
      </w:pPr>
      <w:r w:rsidRPr="00770207">
        <w:rPr>
          <w:lang w:val="en-CA"/>
        </w:rPr>
        <w:t>Test m</w:t>
      </w:r>
      <w:r w:rsidR="00CB2213" w:rsidRPr="00770207">
        <w:rPr>
          <w:lang w:val="en-CA"/>
        </w:rPr>
        <w:t xml:space="preserve">aterial </w:t>
      </w:r>
      <w:r w:rsidRPr="00770207">
        <w:rPr>
          <w:lang w:val="en-CA"/>
        </w:rPr>
        <w:t>generation for audio quality tests with expert/experienced listeners</w:t>
      </w:r>
    </w:p>
    <w:p w14:paraId="0FFE8094" w14:textId="06961878" w:rsidR="0065640B" w:rsidRPr="00770207" w:rsidRDefault="0065640B" w:rsidP="0065640B">
      <w:pPr>
        <w:rPr>
          <w:rFonts w:cs="Arial"/>
          <w:lang w:val="en-CA"/>
        </w:rPr>
      </w:pPr>
      <w:r w:rsidRPr="00770207">
        <w:rPr>
          <w:rFonts w:cs="Arial"/>
          <w:lang w:val="en-CA"/>
        </w:rPr>
        <w:t xml:space="preserve">As stated above, audio quality tests with expert/experienced listeners typically rely on critical material. To </w:t>
      </w:r>
      <w:r w:rsidR="00B44707" w:rsidRPr="00770207">
        <w:rPr>
          <w:rFonts w:cs="Arial"/>
          <w:lang w:val="en-CA"/>
        </w:rPr>
        <w:t>provide the listening labs with</w:t>
      </w:r>
      <w:r w:rsidRPr="00770207">
        <w:rPr>
          <w:rFonts w:cs="Arial"/>
          <w:lang w:val="en-CA"/>
        </w:rPr>
        <w:t xml:space="preserve"> the materials for such tests</w:t>
      </w:r>
      <w:r w:rsidR="00EF525C" w:rsidRPr="00770207">
        <w:rPr>
          <w:rFonts w:cs="Arial"/>
          <w:lang w:val="en-CA"/>
        </w:rPr>
        <w:t xml:space="preserve"> </w:t>
      </w:r>
      <w:r w:rsidRPr="00770207">
        <w:rPr>
          <w:rFonts w:cs="Arial"/>
          <w:lang w:val="en-CA"/>
        </w:rPr>
        <w:t>the following steps are well established practice</w:t>
      </w:r>
      <w:r w:rsidR="00BA111F" w:rsidRPr="00770207">
        <w:rPr>
          <w:rFonts w:cs="Arial"/>
          <w:lang w:val="en-CA"/>
        </w:rPr>
        <w:t xml:space="preserve"> (see </w:t>
      </w:r>
      <w:r w:rsidR="00B44707" w:rsidRPr="00770207">
        <w:rPr>
          <w:rFonts w:cs="Arial"/>
          <w:lang w:val="en-CA"/>
        </w:rPr>
        <w:t xml:space="preserve">for instance </w:t>
      </w:r>
      <w:r w:rsidR="00BA111F" w:rsidRPr="00770207">
        <w:rPr>
          <w:rFonts w:cs="Arial"/>
          <w:lang w:val="en-CA"/>
        </w:rPr>
        <w:t>3GPP audio codec selection)</w:t>
      </w:r>
      <w:r w:rsidRPr="00770207">
        <w:rPr>
          <w:rFonts w:cs="Arial"/>
          <w:lang w:val="en-CA"/>
        </w:rPr>
        <w:t>:</w:t>
      </w:r>
    </w:p>
    <w:p w14:paraId="0FE5FAE7" w14:textId="59E92408" w:rsidR="00EF525C" w:rsidRPr="00770207" w:rsidRDefault="0065640B" w:rsidP="006B29BE">
      <w:pPr>
        <w:pStyle w:val="ListParagraph"/>
        <w:numPr>
          <w:ilvl w:val="0"/>
          <w:numId w:val="12"/>
        </w:numPr>
        <w:rPr>
          <w:rFonts w:ascii="Arial" w:hAnsi="Arial" w:cs="Arial"/>
          <w:sz w:val="20"/>
          <w:szCs w:val="20"/>
          <w:lang w:val="en-CA"/>
        </w:rPr>
      </w:pPr>
      <w:r w:rsidRPr="00770207">
        <w:rPr>
          <w:rFonts w:ascii="Arial" w:hAnsi="Arial" w:cs="Arial"/>
          <w:sz w:val="20"/>
          <w:szCs w:val="20"/>
          <w:lang w:val="en-CA"/>
        </w:rPr>
        <w:t>Requirement definition of the test items</w:t>
      </w:r>
      <w:r w:rsidR="00D110C7" w:rsidRPr="00770207">
        <w:rPr>
          <w:rFonts w:ascii="Arial" w:hAnsi="Arial" w:cs="Arial"/>
          <w:sz w:val="20"/>
          <w:szCs w:val="20"/>
          <w:lang w:val="en-CA"/>
        </w:rPr>
        <w:t xml:space="preserve"> (typically as part of test plan)</w:t>
      </w:r>
    </w:p>
    <w:p w14:paraId="6860A907" w14:textId="742AAF35" w:rsidR="00EF525C" w:rsidRPr="00770207" w:rsidRDefault="00EF525C" w:rsidP="00EF525C">
      <w:pPr>
        <w:pStyle w:val="ListParagraph"/>
        <w:rPr>
          <w:rFonts w:ascii="Arial" w:hAnsi="Arial" w:cs="Arial"/>
          <w:sz w:val="20"/>
          <w:szCs w:val="20"/>
          <w:lang w:val="en-CA"/>
        </w:rPr>
      </w:pPr>
      <w:r w:rsidRPr="00770207">
        <w:rPr>
          <w:rFonts w:ascii="Arial" w:hAnsi="Arial" w:cs="Arial"/>
          <w:sz w:val="20"/>
          <w:szCs w:val="20"/>
          <w:lang w:val="en-CA"/>
        </w:rPr>
        <w:t>SA4 to set requirements</w:t>
      </w:r>
      <w:r w:rsidR="0065640B" w:rsidRPr="00770207">
        <w:rPr>
          <w:rFonts w:ascii="Arial" w:hAnsi="Arial" w:cs="Arial"/>
          <w:sz w:val="20"/>
          <w:szCs w:val="20"/>
          <w:lang w:val="en-CA"/>
        </w:rPr>
        <w:t xml:space="preserve">, e.g. </w:t>
      </w:r>
      <w:r w:rsidRPr="00770207">
        <w:rPr>
          <w:rFonts w:ascii="Arial" w:hAnsi="Arial" w:cs="Arial"/>
          <w:sz w:val="20"/>
          <w:szCs w:val="20"/>
          <w:lang w:val="en-CA"/>
        </w:rPr>
        <w:t>in terms of addressed IVAS use case</w:t>
      </w:r>
      <w:r w:rsidR="00D42F8D" w:rsidRPr="00770207">
        <w:rPr>
          <w:rFonts w:ascii="Arial" w:hAnsi="Arial" w:cs="Arial"/>
          <w:sz w:val="20"/>
          <w:szCs w:val="20"/>
          <w:lang w:val="en-CA"/>
        </w:rPr>
        <w:t>(s)</w:t>
      </w:r>
      <w:r w:rsidRPr="00770207">
        <w:rPr>
          <w:rFonts w:ascii="Arial" w:hAnsi="Arial" w:cs="Arial"/>
          <w:sz w:val="20"/>
          <w:szCs w:val="20"/>
          <w:lang w:val="en-CA"/>
        </w:rPr>
        <w:t>, audio format</w:t>
      </w:r>
      <w:r w:rsidR="00D42F8D" w:rsidRPr="00770207">
        <w:rPr>
          <w:rFonts w:ascii="Arial" w:hAnsi="Arial" w:cs="Arial"/>
          <w:sz w:val="20"/>
          <w:szCs w:val="20"/>
          <w:lang w:val="en-CA"/>
        </w:rPr>
        <w:t>s</w:t>
      </w:r>
      <w:r w:rsidRPr="00770207">
        <w:rPr>
          <w:rFonts w:ascii="Arial" w:hAnsi="Arial" w:cs="Arial"/>
          <w:sz w:val="20"/>
          <w:szCs w:val="20"/>
          <w:lang w:val="en-CA"/>
        </w:rPr>
        <w:t>, audio content, etc.</w:t>
      </w:r>
    </w:p>
    <w:p w14:paraId="66EF2CC9" w14:textId="2C941013" w:rsidR="0065640B" w:rsidRPr="00770207" w:rsidRDefault="00EF525C" w:rsidP="006B29BE">
      <w:pPr>
        <w:pStyle w:val="ListParagraph"/>
        <w:numPr>
          <w:ilvl w:val="0"/>
          <w:numId w:val="12"/>
        </w:numPr>
        <w:rPr>
          <w:rFonts w:ascii="Arial" w:hAnsi="Arial" w:cs="Arial"/>
          <w:sz w:val="20"/>
          <w:szCs w:val="20"/>
          <w:lang w:val="en-CA"/>
        </w:rPr>
      </w:pPr>
      <w:r w:rsidRPr="00770207">
        <w:rPr>
          <w:rFonts w:ascii="Arial" w:hAnsi="Arial" w:cs="Arial"/>
          <w:sz w:val="20"/>
          <w:szCs w:val="20"/>
          <w:lang w:val="en-CA"/>
        </w:rPr>
        <w:t>Call for candidate materials</w:t>
      </w:r>
      <w:r w:rsidR="00D42F8D" w:rsidRPr="00770207">
        <w:rPr>
          <w:rFonts w:ascii="Arial" w:hAnsi="Arial" w:cs="Arial"/>
          <w:sz w:val="20"/>
          <w:szCs w:val="20"/>
          <w:lang w:val="en-CA"/>
        </w:rPr>
        <w:t>.</w:t>
      </w:r>
    </w:p>
    <w:p w14:paraId="5AF675E1" w14:textId="1BB632DD" w:rsidR="00EF525C" w:rsidRPr="00770207" w:rsidRDefault="00EF525C" w:rsidP="00EF525C">
      <w:pPr>
        <w:pStyle w:val="ListParagraph"/>
        <w:rPr>
          <w:rFonts w:ascii="Arial" w:hAnsi="Arial" w:cs="Arial"/>
          <w:sz w:val="20"/>
          <w:szCs w:val="20"/>
          <w:lang w:val="en-CA"/>
        </w:rPr>
      </w:pPr>
      <w:r w:rsidRPr="00770207">
        <w:rPr>
          <w:rFonts w:ascii="Arial" w:hAnsi="Arial" w:cs="Arial"/>
          <w:sz w:val="20"/>
          <w:szCs w:val="20"/>
          <w:lang w:val="en-CA"/>
        </w:rPr>
        <w:t xml:space="preserve">SA4 to invite companies to submit candidate materials that they may </w:t>
      </w:r>
      <w:r w:rsidR="00B44707" w:rsidRPr="00770207">
        <w:rPr>
          <w:rFonts w:ascii="Arial" w:hAnsi="Arial" w:cs="Arial"/>
          <w:sz w:val="20"/>
          <w:szCs w:val="20"/>
          <w:lang w:val="en-CA"/>
        </w:rPr>
        <w:t xml:space="preserve">own from </w:t>
      </w:r>
      <w:r w:rsidRPr="00770207">
        <w:rPr>
          <w:rFonts w:ascii="Arial" w:hAnsi="Arial" w:cs="Arial"/>
          <w:sz w:val="20"/>
          <w:szCs w:val="20"/>
          <w:lang w:val="en-CA"/>
        </w:rPr>
        <w:t>previously or have produced</w:t>
      </w:r>
      <w:r w:rsidR="00B44707" w:rsidRPr="00770207">
        <w:rPr>
          <w:rFonts w:ascii="Arial" w:hAnsi="Arial" w:cs="Arial"/>
          <w:sz w:val="20"/>
          <w:szCs w:val="20"/>
          <w:lang w:val="en-CA"/>
        </w:rPr>
        <w:t xml:space="preserve"> specifically for this activity</w:t>
      </w:r>
      <w:r w:rsidRPr="00770207">
        <w:rPr>
          <w:rFonts w:ascii="Arial" w:hAnsi="Arial" w:cs="Arial"/>
          <w:sz w:val="20"/>
          <w:szCs w:val="20"/>
          <w:lang w:val="en-CA"/>
        </w:rPr>
        <w:t xml:space="preserve">, in any case meeting the requirements. </w:t>
      </w:r>
    </w:p>
    <w:p w14:paraId="3FE68B5C" w14:textId="26078DB4" w:rsidR="00EF525C" w:rsidRPr="00770207" w:rsidRDefault="00EF525C" w:rsidP="006B29BE">
      <w:pPr>
        <w:pStyle w:val="ListParagraph"/>
        <w:numPr>
          <w:ilvl w:val="0"/>
          <w:numId w:val="12"/>
        </w:numPr>
        <w:rPr>
          <w:rFonts w:ascii="Arial" w:hAnsi="Arial" w:cs="Arial"/>
          <w:sz w:val="20"/>
          <w:szCs w:val="20"/>
          <w:lang w:val="en-CA"/>
        </w:rPr>
      </w:pPr>
      <w:r w:rsidRPr="00770207">
        <w:rPr>
          <w:rFonts w:ascii="Arial" w:hAnsi="Arial" w:cs="Arial"/>
          <w:sz w:val="20"/>
          <w:szCs w:val="20"/>
          <w:lang w:val="en-CA"/>
        </w:rPr>
        <w:t>Material review</w:t>
      </w:r>
      <w:r w:rsidR="00B154F6" w:rsidRPr="00770207">
        <w:rPr>
          <w:rFonts w:ascii="Arial" w:hAnsi="Arial" w:cs="Arial"/>
          <w:sz w:val="20"/>
          <w:szCs w:val="20"/>
          <w:lang w:val="en-CA"/>
        </w:rPr>
        <w:t xml:space="preserve"> and pre-selection</w:t>
      </w:r>
    </w:p>
    <w:p w14:paraId="5EBC3899" w14:textId="77591971" w:rsidR="00EF525C" w:rsidRPr="00770207" w:rsidRDefault="00EF525C" w:rsidP="00EF525C">
      <w:pPr>
        <w:pStyle w:val="ListParagraph"/>
        <w:rPr>
          <w:rFonts w:ascii="Arial" w:hAnsi="Arial" w:cs="Arial"/>
          <w:sz w:val="20"/>
          <w:szCs w:val="20"/>
          <w:lang w:val="en-CA"/>
        </w:rPr>
      </w:pPr>
      <w:r w:rsidRPr="00770207">
        <w:rPr>
          <w:rFonts w:ascii="Arial" w:hAnsi="Arial" w:cs="Arial"/>
          <w:sz w:val="20"/>
          <w:szCs w:val="20"/>
          <w:lang w:val="en-CA"/>
        </w:rPr>
        <w:t>SA4 (or some subcommittee mandated by SA4) to review the suitability of the s</w:t>
      </w:r>
      <w:r w:rsidR="00B154F6" w:rsidRPr="00770207">
        <w:rPr>
          <w:rFonts w:ascii="Arial" w:hAnsi="Arial" w:cs="Arial"/>
          <w:sz w:val="20"/>
          <w:szCs w:val="20"/>
          <w:lang w:val="en-CA"/>
        </w:rPr>
        <w:t xml:space="preserve">ubmitted </w:t>
      </w:r>
      <w:r w:rsidRPr="00770207">
        <w:rPr>
          <w:rFonts w:ascii="Arial" w:hAnsi="Arial" w:cs="Arial"/>
          <w:sz w:val="20"/>
          <w:szCs w:val="20"/>
          <w:lang w:val="en-CA"/>
        </w:rPr>
        <w:t>material</w:t>
      </w:r>
      <w:r w:rsidR="00B154F6" w:rsidRPr="00770207">
        <w:rPr>
          <w:rFonts w:ascii="Arial" w:hAnsi="Arial" w:cs="Arial"/>
          <w:sz w:val="20"/>
          <w:szCs w:val="20"/>
          <w:lang w:val="en-CA"/>
        </w:rPr>
        <w:t xml:space="preserve">s in terms of </w:t>
      </w:r>
      <w:r w:rsidR="00D42F8D" w:rsidRPr="00770207">
        <w:rPr>
          <w:rFonts w:ascii="Arial" w:hAnsi="Arial" w:cs="Arial"/>
          <w:sz w:val="20"/>
          <w:szCs w:val="20"/>
          <w:lang w:val="en-CA"/>
        </w:rPr>
        <w:t xml:space="preserve">meeting </w:t>
      </w:r>
      <w:r w:rsidR="00B154F6" w:rsidRPr="00770207">
        <w:rPr>
          <w:rFonts w:ascii="Arial" w:hAnsi="Arial" w:cs="Arial"/>
          <w:sz w:val="20"/>
          <w:szCs w:val="20"/>
          <w:lang w:val="en-CA"/>
        </w:rPr>
        <w:t xml:space="preserve">the requirements and </w:t>
      </w:r>
      <w:r w:rsidR="00D42F8D" w:rsidRPr="00770207">
        <w:rPr>
          <w:rFonts w:ascii="Arial" w:hAnsi="Arial" w:cs="Arial"/>
          <w:sz w:val="20"/>
          <w:szCs w:val="20"/>
          <w:lang w:val="en-CA"/>
        </w:rPr>
        <w:t xml:space="preserve">the </w:t>
      </w:r>
      <w:r w:rsidR="00B154F6" w:rsidRPr="00770207">
        <w:rPr>
          <w:rFonts w:ascii="Arial" w:hAnsi="Arial" w:cs="Arial"/>
          <w:sz w:val="20"/>
          <w:szCs w:val="20"/>
          <w:lang w:val="en-CA"/>
        </w:rPr>
        <w:t>expected criticalness. Suitable materials will be retained for subsequent listening tests</w:t>
      </w:r>
      <w:r w:rsidR="00D42F8D" w:rsidRPr="00770207">
        <w:rPr>
          <w:rFonts w:ascii="Arial" w:hAnsi="Arial" w:cs="Arial"/>
          <w:sz w:val="20"/>
          <w:szCs w:val="20"/>
          <w:lang w:val="en-CA"/>
        </w:rPr>
        <w:t xml:space="preserve"> in a test material pool</w:t>
      </w:r>
      <w:r w:rsidR="00B154F6" w:rsidRPr="00770207">
        <w:rPr>
          <w:rFonts w:ascii="Arial" w:hAnsi="Arial" w:cs="Arial"/>
          <w:sz w:val="20"/>
          <w:szCs w:val="20"/>
          <w:lang w:val="en-CA"/>
        </w:rPr>
        <w:t>.</w:t>
      </w:r>
    </w:p>
    <w:p w14:paraId="6E0CF041" w14:textId="77777777" w:rsidR="008A1140" w:rsidRPr="00770207" w:rsidRDefault="008A1140" w:rsidP="006B29BE">
      <w:pPr>
        <w:pStyle w:val="ListParagraph"/>
        <w:numPr>
          <w:ilvl w:val="0"/>
          <w:numId w:val="12"/>
        </w:numPr>
        <w:rPr>
          <w:rFonts w:ascii="Arial" w:hAnsi="Arial" w:cs="Arial"/>
          <w:sz w:val="20"/>
          <w:szCs w:val="20"/>
          <w:lang w:val="en-CA"/>
        </w:rPr>
      </w:pPr>
      <w:r w:rsidRPr="00770207">
        <w:rPr>
          <w:rFonts w:ascii="Arial" w:hAnsi="Arial" w:cs="Arial"/>
          <w:sz w:val="20"/>
          <w:szCs w:val="20"/>
          <w:lang w:val="en-CA"/>
        </w:rPr>
        <w:t>Random selection of test material</w:t>
      </w:r>
    </w:p>
    <w:p w14:paraId="0C02E266" w14:textId="407455E7" w:rsidR="00684656" w:rsidRPr="00770207" w:rsidRDefault="008A1140" w:rsidP="008A1140">
      <w:pPr>
        <w:pStyle w:val="ListParagraph"/>
        <w:rPr>
          <w:rFonts w:ascii="Arial" w:hAnsi="Arial" w:cs="Arial"/>
          <w:sz w:val="20"/>
          <w:szCs w:val="20"/>
          <w:lang w:val="en-CA"/>
        </w:rPr>
      </w:pPr>
      <w:r w:rsidRPr="00770207">
        <w:rPr>
          <w:rFonts w:ascii="Arial" w:hAnsi="Arial" w:cs="Arial"/>
          <w:sz w:val="20"/>
          <w:szCs w:val="20"/>
          <w:lang w:val="en-CA"/>
        </w:rPr>
        <w:t>The original material to be used for an actual test is chosen based on a r</w:t>
      </w:r>
      <w:r w:rsidR="00684656" w:rsidRPr="00770207">
        <w:rPr>
          <w:rFonts w:ascii="Arial" w:hAnsi="Arial" w:cs="Arial"/>
          <w:sz w:val="20"/>
          <w:szCs w:val="20"/>
          <w:lang w:val="en-CA"/>
        </w:rPr>
        <w:t xml:space="preserve">andom selection out of the </w:t>
      </w:r>
      <w:r w:rsidR="00D42F8D" w:rsidRPr="00770207">
        <w:rPr>
          <w:rFonts w:ascii="Arial" w:hAnsi="Arial" w:cs="Arial"/>
          <w:sz w:val="20"/>
          <w:szCs w:val="20"/>
          <w:lang w:val="en-CA"/>
        </w:rPr>
        <w:t>test material pool</w:t>
      </w:r>
      <w:r w:rsidR="00684656" w:rsidRPr="00770207">
        <w:rPr>
          <w:rFonts w:ascii="Arial" w:hAnsi="Arial" w:cs="Arial"/>
          <w:sz w:val="20"/>
          <w:szCs w:val="20"/>
          <w:lang w:val="en-CA"/>
        </w:rPr>
        <w:t>.</w:t>
      </w:r>
    </w:p>
    <w:p w14:paraId="2436271F" w14:textId="77777777" w:rsidR="008A1140" w:rsidRPr="00770207" w:rsidRDefault="008A1140" w:rsidP="006B29BE">
      <w:pPr>
        <w:pStyle w:val="ListParagraph"/>
        <w:numPr>
          <w:ilvl w:val="0"/>
          <w:numId w:val="12"/>
        </w:numPr>
        <w:rPr>
          <w:rFonts w:ascii="Arial" w:hAnsi="Arial" w:cs="Arial"/>
          <w:sz w:val="20"/>
          <w:szCs w:val="20"/>
          <w:lang w:val="en-CA"/>
        </w:rPr>
      </w:pPr>
      <w:r w:rsidRPr="00770207">
        <w:rPr>
          <w:rFonts w:ascii="Arial" w:hAnsi="Arial" w:cs="Arial"/>
          <w:sz w:val="20"/>
          <w:szCs w:val="20"/>
          <w:lang w:val="en-CA"/>
        </w:rPr>
        <w:t>Processing lab action</w:t>
      </w:r>
    </w:p>
    <w:p w14:paraId="578AF478" w14:textId="0EEB3FA0" w:rsidR="00684656" w:rsidRPr="00770207" w:rsidRDefault="008A1140" w:rsidP="008A1140">
      <w:pPr>
        <w:pStyle w:val="ListParagraph"/>
        <w:rPr>
          <w:rFonts w:ascii="Arial" w:hAnsi="Arial" w:cs="Arial"/>
          <w:sz w:val="20"/>
          <w:szCs w:val="20"/>
          <w:lang w:val="en-CA"/>
        </w:rPr>
      </w:pPr>
      <w:r w:rsidRPr="00770207">
        <w:rPr>
          <w:rFonts w:ascii="Arial" w:hAnsi="Arial" w:cs="Arial"/>
          <w:sz w:val="20"/>
          <w:szCs w:val="20"/>
          <w:lang w:val="en-CA"/>
        </w:rPr>
        <w:t>A p</w:t>
      </w:r>
      <w:r w:rsidR="0070273B" w:rsidRPr="00770207">
        <w:rPr>
          <w:rFonts w:ascii="Arial" w:hAnsi="Arial" w:cs="Arial"/>
          <w:sz w:val="20"/>
          <w:szCs w:val="20"/>
          <w:lang w:val="en-CA"/>
        </w:rPr>
        <w:t>rocessing lab process</w:t>
      </w:r>
      <w:r w:rsidRPr="00770207">
        <w:rPr>
          <w:rFonts w:ascii="Arial" w:hAnsi="Arial" w:cs="Arial"/>
          <w:sz w:val="20"/>
          <w:szCs w:val="20"/>
          <w:lang w:val="en-CA"/>
        </w:rPr>
        <w:t>es</w:t>
      </w:r>
      <w:r w:rsidR="00684656" w:rsidRPr="00770207">
        <w:rPr>
          <w:rFonts w:ascii="Arial" w:hAnsi="Arial" w:cs="Arial"/>
          <w:sz w:val="20"/>
          <w:szCs w:val="20"/>
          <w:lang w:val="en-CA"/>
        </w:rPr>
        <w:t xml:space="preserve"> </w:t>
      </w:r>
      <w:r w:rsidR="0070273B" w:rsidRPr="00770207">
        <w:rPr>
          <w:rFonts w:ascii="Arial" w:hAnsi="Arial" w:cs="Arial"/>
          <w:sz w:val="20"/>
          <w:szCs w:val="20"/>
          <w:lang w:val="en-CA"/>
        </w:rPr>
        <w:t>th</w:t>
      </w:r>
      <w:r w:rsidRPr="00770207">
        <w:rPr>
          <w:rFonts w:ascii="Arial" w:hAnsi="Arial" w:cs="Arial"/>
          <w:sz w:val="20"/>
          <w:szCs w:val="20"/>
          <w:lang w:val="en-CA"/>
        </w:rPr>
        <w:t>e</w:t>
      </w:r>
      <w:r w:rsidR="0070273B" w:rsidRPr="00770207">
        <w:rPr>
          <w:rFonts w:ascii="Arial" w:hAnsi="Arial" w:cs="Arial"/>
          <w:sz w:val="20"/>
          <w:szCs w:val="20"/>
          <w:lang w:val="en-CA"/>
        </w:rPr>
        <w:t xml:space="preserve"> material selection through all </w:t>
      </w:r>
      <w:r w:rsidR="00684656" w:rsidRPr="00770207">
        <w:rPr>
          <w:rFonts w:ascii="Arial" w:hAnsi="Arial" w:cs="Arial"/>
          <w:sz w:val="20"/>
          <w:szCs w:val="20"/>
          <w:lang w:val="en-CA"/>
        </w:rPr>
        <w:t>experimental conditions.</w:t>
      </w:r>
    </w:p>
    <w:p w14:paraId="012630B8" w14:textId="77777777" w:rsidR="008A1140" w:rsidRPr="00770207" w:rsidRDefault="008A1140" w:rsidP="006B29BE">
      <w:pPr>
        <w:pStyle w:val="ListParagraph"/>
        <w:numPr>
          <w:ilvl w:val="0"/>
          <w:numId w:val="12"/>
        </w:numPr>
        <w:rPr>
          <w:rFonts w:ascii="Arial" w:hAnsi="Arial" w:cs="Arial"/>
          <w:sz w:val="20"/>
          <w:szCs w:val="20"/>
          <w:lang w:val="en-CA"/>
        </w:rPr>
      </w:pPr>
      <w:r w:rsidRPr="00770207">
        <w:rPr>
          <w:rFonts w:ascii="Arial" w:hAnsi="Arial" w:cs="Arial"/>
          <w:sz w:val="20"/>
          <w:szCs w:val="20"/>
          <w:lang w:val="en-CA"/>
        </w:rPr>
        <w:t>Listening lab action</w:t>
      </w:r>
    </w:p>
    <w:p w14:paraId="4DD34662" w14:textId="5BFCEBCD" w:rsidR="00684656" w:rsidRPr="00770207" w:rsidRDefault="008A1140" w:rsidP="008A1140">
      <w:pPr>
        <w:ind w:left="720"/>
        <w:rPr>
          <w:rFonts w:cs="Arial"/>
          <w:lang w:val="en-CA"/>
        </w:rPr>
      </w:pPr>
      <w:r w:rsidRPr="00770207">
        <w:rPr>
          <w:rFonts w:cs="Arial"/>
          <w:lang w:val="en-CA"/>
        </w:rPr>
        <w:t>The listening labs receive the</w:t>
      </w:r>
      <w:r w:rsidR="00684656" w:rsidRPr="00770207">
        <w:rPr>
          <w:rFonts w:cs="Arial"/>
          <w:lang w:val="en-CA"/>
        </w:rPr>
        <w:t xml:space="preserve"> processed test material </w:t>
      </w:r>
      <w:r w:rsidRPr="00770207">
        <w:rPr>
          <w:rFonts w:cs="Arial"/>
          <w:lang w:val="en-CA"/>
        </w:rPr>
        <w:t>and start testing.</w:t>
      </w:r>
    </w:p>
    <w:p w14:paraId="61FF634F" w14:textId="77777777" w:rsidR="00684656" w:rsidRPr="00770207" w:rsidRDefault="00684656" w:rsidP="00684656">
      <w:pPr>
        <w:rPr>
          <w:rFonts w:cs="Arial"/>
          <w:lang w:val="en-CA"/>
        </w:rPr>
      </w:pPr>
    </w:p>
    <w:p w14:paraId="6EA3E6E7" w14:textId="4DDA605A" w:rsidR="0065640B" w:rsidRPr="00770207" w:rsidRDefault="00684656" w:rsidP="0065640B">
      <w:pPr>
        <w:rPr>
          <w:rFonts w:cs="Arial"/>
          <w:lang w:val="en-CA"/>
        </w:rPr>
      </w:pPr>
      <w:r w:rsidRPr="00770207">
        <w:rPr>
          <w:rFonts w:cs="Arial"/>
          <w:lang w:val="en-CA"/>
        </w:rPr>
        <w:lastRenderedPageBreak/>
        <w:t>It can be noted that this workflow is relatively straightforward and guarantees good</w:t>
      </w:r>
      <w:r w:rsidR="00424BCF" w:rsidRPr="00770207">
        <w:rPr>
          <w:rFonts w:cs="Arial"/>
          <w:lang w:val="en-CA"/>
        </w:rPr>
        <w:t xml:space="preserve"> repeatability/reproducibility of the experiments. The listening labs are only involved at the end of the process.</w:t>
      </w:r>
      <w:r w:rsidR="0065640B" w:rsidRPr="00770207">
        <w:rPr>
          <w:rFonts w:cs="Arial"/>
          <w:lang w:val="en-CA"/>
        </w:rPr>
        <w:t xml:space="preserve"> </w:t>
      </w:r>
    </w:p>
    <w:p w14:paraId="26F1AA81" w14:textId="4BFCE9BF" w:rsidR="00771E0F" w:rsidRPr="00770207" w:rsidRDefault="0065640B" w:rsidP="0065640B">
      <w:pPr>
        <w:pStyle w:val="Heading2"/>
        <w:rPr>
          <w:sz w:val="20"/>
          <w:szCs w:val="20"/>
          <w:lang w:val="en-CA"/>
        </w:rPr>
      </w:pPr>
      <w:r w:rsidRPr="00770207">
        <w:rPr>
          <w:sz w:val="20"/>
          <w:szCs w:val="20"/>
          <w:lang w:val="en-CA"/>
        </w:rPr>
        <w:t>Test material generation for speech transmission quality tests with naïve listeners</w:t>
      </w:r>
      <w:r w:rsidR="00CB2213" w:rsidRPr="00770207">
        <w:rPr>
          <w:sz w:val="20"/>
          <w:szCs w:val="20"/>
          <w:lang w:val="en-CA"/>
        </w:rPr>
        <w:t xml:space="preserve"> </w:t>
      </w:r>
    </w:p>
    <w:p w14:paraId="2AAB6367" w14:textId="3F1A8964" w:rsidR="00D110C7" w:rsidRPr="00770207" w:rsidRDefault="00D110C7" w:rsidP="00D110C7">
      <w:pPr>
        <w:rPr>
          <w:rFonts w:cs="Arial"/>
          <w:lang w:val="en-CA"/>
        </w:rPr>
      </w:pPr>
      <w:r w:rsidRPr="00770207">
        <w:rPr>
          <w:rFonts w:cs="Arial"/>
          <w:lang w:val="en-US"/>
        </w:rPr>
        <w:t>S</w:t>
      </w:r>
      <w:proofErr w:type="spellStart"/>
      <w:r w:rsidRPr="00770207">
        <w:rPr>
          <w:rFonts w:cs="Arial"/>
          <w:lang w:val="en-CA"/>
        </w:rPr>
        <w:t>peech</w:t>
      </w:r>
      <w:proofErr w:type="spellEnd"/>
      <w:r w:rsidRPr="00770207">
        <w:rPr>
          <w:rFonts w:cs="Arial"/>
          <w:lang w:val="en-CA"/>
        </w:rPr>
        <w:t xml:space="preserve"> transmission quality tests with naïve listeners typically require that the tests are carried out in the native language of the listeners. This is the main reason why the preparation of such tests ha</w:t>
      </w:r>
      <w:r w:rsidR="008A1140" w:rsidRPr="00770207">
        <w:rPr>
          <w:rFonts w:cs="Arial"/>
          <w:lang w:val="en-CA"/>
        </w:rPr>
        <w:t>s</w:t>
      </w:r>
      <w:r w:rsidRPr="00770207">
        <w:rPr>
          <w:rFonts w:cs="Arial"/>
          <w:lang w:val="en-CA"/>
        </w:rPr>
        <w:t xml:space="preserve"> a different workflow</w:t>
      </w:r>
      <w:r w:rsidR="0070273B" w:rsidRPr="00770207">
        <w:rPr>
          <w:rFonts w:cs="Arial"/>
          <w:lang w:val="en-CA"/>
        </w:rPr>
        <w:t xml:space="preserve">. Here are the </w:t>
      </w:r>
      <w:r w:rsidR="008A1140" w:rsidRPr="00770207">
        <w:rPr>
          <w:rFonts w:cs="Arial"/>
          <w:lang w:val="en-CA"/>
        </w:rPr>
        <w:t xml:space="preserve">well-established </w:t>
      </w:r>
      <w:r w:rsidR="0070273B" w:rsidRPr="00770207">
        <w:rPr>
          <w:rFonts w:cs="Arial"/>
          <w:lang w:val="en-CA"/>
        </w:rPr>
        <w:t>essential steps</w:t>
      </w:r>
      <w:r w:rsidRPr="00770207">
        <w:rPr>
          <w:rFonts w:cs="Arial"/>
          <w:lang w:val="en-CA"/>
        </w:rPr>
        <w:t>:</w:t>
      </w:r>
    </w:p>
    <w:p w14:paraId="32DCF374" w14:textId="4FC39201" w:rsidR="00D110C7" w:rsidRPr="00770207" w:rsidRDefault="00D110C7" w:rsidP="006B29BE">
      <w:pPr>
        <w:pStyle w:val="ListParagraph"/>
        <w:numPr>
          <w:ilvl w:val="0"/>
          <w:numId w:val="12"/>
        </w:numPr>
        <w:rPr>
          <w:rFonts w:ascii="Arial" w:hAnsi="Arial" w:cs="Arial"/>
          <w:sz w:val="20"/>
          <w:szCs w:val="20"/>
          <w:lang w:val="en-CA"/>
        </w:rPr>
      </w:pPr>
      <w:r w:rsidRPr="00770207">
        <w:rPr>
          <w:rFonts w:ascii="Arial" w:hAnsi="Arial" w:cs="Arial"/>
          <w:sz w:val="20"/>
          <w:szCs w:val="20"/>
          <w:lang w:val="en-CA"/>
        </w:rPr>
        <w:t>Requirement definition of the test items (typically as part of test plan)</w:t>
      </w:r>
    </w:p>
    <w:p w14:paraId="6174896C" w14:textId="7D546E40" w:rsidR="00D110C7" w:rsidRPr="00770207" w:rsidRDefault="00D110C7" w:rsidP="00D110C7">
      <w:pPr>
        <w:pStyle w:val="ListParagraph"/>
        <w:rPr>
          <w:rFonts w:ascii="Arial" w:hAnsi="Arial" w:cs="Arial"/>
          <w:sz w:val="20"/>
          <w:szCs w:val="20"/>
          <w:lang w:val="en-CA"/>
        </w:rPr>
      </w:pPr>
      <w:r w:rsidRPr="00770207">
        <w:rPr>
          <w:rFonts w:ascii="Arial" w:hAnsi="Arial" w:cs="Arial"/>
          <w:sz w:val="20"/>
          <w:szCs w:val="20"/>
          <w:lang w:val="en-CA"/>
        </w:rPr>
        <w:t>SA4 to set requirements, e.g. in terms of addressed IVAS use case</w:t>
      </w:r>
      <w:r w:rsidR="00D42F8D" w:rsidRPr="00770207">
        <w:rPr>
          <w:rFonts w:ascii="Arial" w:hAnsi="Arial" w:cs="Arial"/>
          <w:sz w:val="20"/>
          <w:szCs w:val="20"/>
          <w:lang w:val="en-CA"/>
        </w:rPr>
        <w:t>(s)</w:t>
      </w:r>
      <w:r w:rsidRPr="00770207">
        <w:rPr>
          <w:rFonts w:ascii="Arial" w:hAnsi="Arial" w:cs="Arial"/>
          <w:sz w:val="20"/>
          <w:szCs w:val="20"/>
          <w:lang w:val="en-CA"/>
        </w:rPr>
        <w:t>, audio format</w:t>
      </w:r>
      <w:r w:rsidR="00D42F8D" w:rsidRPr="00770207">
        <w:rPr>
          <w:rFonts w:ascii="Arial" w:hAnsi="Arial" w:cs="Arial"/>
          <w:sz w:val="20"/>
          <w:szCs w:val="20"/>
          <w:lang w:val="en-CA"/>
        </w:rPr>
        <w:t>s</w:t>
      </w:r>
      <w:r w:rsidRPr="00770207">
        <w:rPr>
          <w:rFonts w:ascii="Arial" w:hAnsi="Arial" w:cs="Arial"/>
          <w:sz w:val="20"/>
          <w:szCs w:val="20"/>
          <w:lang w:val="en-CA"/>
        </w:rPr>
        <w:t>, audio content, etc.</w:t>
      </w:r>
    </w:p>
    <w:p w14:paraId="1647813A" w14:textId="26206988" w:rsidR="009633E7" w:rsidRPr="00770207" w:rsidRDefault="009633E7" w:rsidP="006B29BE">
      <w:pPr>
        <w:pStyle w:val="ListParagraph"/>
        <w:numPr>
          <w:ilvl w:val="0"/>
          <w:numId w:val="12"/>
        </w:numPr>
        <w:rPr>
          <w:rFonts w:ascii="Arial" w:hAnsi="Arial" w:cs="Arial"/>
          <w:sz w:val="20"/>
          <w:szCs w:val="20"/>
          <w:lang w:val="en-CA"/>
        </w:rPr>
      </w:pPr>
      <w:r w:rsidRPr="00770207">
        <w:rPr>
          <w:rFonts w:ascii="Arial" w:hAnsi="Arial" w:cs="Arial"/>
          <w:sz w:val="20"/>
          <w:szCs w:val="20"/>
          <w:lang w:val="en-CA"/>
        </w:rPr>
        <w:t>Listening lab action 1</w:t>
      </w:r>
    </w:p>
    <w:p w14:paraId="34AE7862" w14:textId="30BFA00A" w:rsidR="00D110C7" w:rsidRPr="00770207" w:rsidRDefault="009633E7" w:rsidP="009633E7">
      <w:pPr>
        <w:pStyle w:val="ListParagraph"/>
        <w:rPr>
          <w:rFonts w:ascii="Arial" w:hAnsi="Arial" w:cs="Arial"/>
          <w:sz w:val="20"/>
          <w:szCs w:val="20"/>
          <w:lang w:val="en-CA"/>
        </w:rPr>
      </w:pPr>
      <w:r w:rsidRPr="00770207">
        <w:rPr>
          <w:rFonts w:ascii="Arial" w:hAnsi="Arial" w:cs="Arial"/>
          <w:sz w:val="20"/>
          <w:szCs w:val="20"/>
          <w:lang w:val="en-CA"/>
        </w:rPr>
        <w:t>The l</w:t>
      </w:r>
      <w:r w:rsidR="0070273B" w:rsidRPr="00770207">
        <w:rPr>
          <w:rFonts w:ascii="Arial" w:hAnsi="Arial" w:cs="Arial"/>
          <w:sz w:val="20"/>
          <w:szCs w:val="20"/>
          <w:lang w:val="en-CA"/>
        </w:rPr>
        <w:t xml:space="preserve">istening lab </w:t>
      </w:r>
      <w:r w:rsidRPr="00770207">
        <w:rPr>
          <w:rFonts w:ascii="Arial" w:hAnsi="Arial" w:cs="Arial"/>
          <w:sz w:val="20"/>
          <w:szCs w:val="20"/>
          <w:lang w:val="en-CA"/>
        </w:rPr>
        <w:t>generates/collects</w:t>
      </w:r>
      <w:r w:rsidR="0070273B" w:rsidRPr="00770207">
        <w:rPr>
          <w:rFonts w:ascii="Arial" w:hAnsi="Arial" w:cs="Arial"/>
          <w:sz w:val="20"/>
          <w:szCs w:val="20"/>
          <w:lang w:val="en-CA"/>
        </w:rPr>
        <w:t xml:space="preserve"> a set of r</w:t>
      </w:r>
      <w:r w:rsidR="00D110C7" w:rsidRPr="00770207">
        <w:rPr>
          <w:rFonts w:ascii="Arial" w:hAnsi="Arial" w:cs="Arial"/>
          <w:sz w:val="20"/>
          <w:szCs w:val="20"/>
          <w:lang w:val="en-CA"/>
        </w:rPr>
        <w:t xml:space="preserve">aw </w:t>
      </w:r>
      <w:r w:rsidR="00D42F8D" w:rsidRPr="00770207">
        <w:rPr>
          <w:rFonts w:ascii="Arial" w:hAnsi="Arial" w:cs="Arial"/>
          <w:sz w:val="20"/>
          <w:szCs w:val="20"/>
          <w:lang w:val="en-CA"/>
        </w:rPr>
        <w:t xml:space="preserve">speech </w:t>
      </w:r>
      <w:r w:rsidR="00D110C7" w:rsidRPr="00770207">
        <w:rPr>
          <w:rFonts w:ascii="Arial" w:hAnsi="Arial" w:cs="Arial"/>
          <w:sz w:val="20"/>
          <w:szCs w:val="20"/>
          <w:lang w:val="en-CA"/>
        </w:rPr>
        <w:t>materials (</w:t>
      </w:r>
      <w:r w:rsidR="0070273B" w:rsidRPr="00770207">
        <w:rPr>
          <w:rFonts w:ascii="Arial" w:hAnsi="Arial" w:cs="Arial"/>
          <w:sz w:val="20"/>
          <w:szCs w:val="20"/>
          <w:lang w:val="en-CA"/>
        </w:rPr>
        <w:t xml:space="preserve">clean </w:t>
      </w:r>
      <w:r w:rsidR="00D110C7" w:rsidRPr="00770207">
        <w:rPr>
          <w:rFonts w:ascii="Arial" w:hAnsi="Arial" w:cs="Arial"/>
          <w:sz w:val="20"/>
          <w:szCs w:val="20"/>
          <w:lang w:val="en-CA"/>
        </w:rPr>
        <w:t>speech sentence</w:t>
      </w:r>
      <w:r w:rsidR="0070273B" w:rsidRPr="00770207">
        <w:rPr>
          <w:rFonts w:ascii="Arial" w:hAnsi="Arial" w:cs="Arial"/>
          <w:sz w:val="20"/>
          <w:szCs w:val="20"/>
          <w:lang w:val="en-CA"/>
        </w:rPr>
        <w:t>s in the native language of the listeners) meeting the test plan requirements</w:t>
      </w:r>
      <w:r w:rsidR="00D42F8D" w:rsidRPr="00770207">
        <w:rPr>
          <w:rFonts w:ascii="Arial" w:hAnsi="Arial" w:cs="Arial"/>
          <w:sz w:val="20"/>
          <w:szCs w:val="20"/>
          <w:lang w:val="en-CA"/>
        </w:rPr>
        <w:t xml:space="preserve"> and provides it to the processing lab</w:t>
      </w:r>
      <w:r w:rsidR="00D110C7" w:rsidRPr="00770207">
        <w:rPr>
          <w:rFonts w:ascii="Arial" w:hAnsi="Arial" w:cs="Arial"/>
          <w:sz w:val="20"/>
          <w:szCs w:val="20"/>
          <w:lang w:val="en-CA"/>
        </w:rPr>
        <w:t>.</w:t>
      </w:r>
    </w:p>
    <w:p w14:paraId="35228D63" w14:textId="77777777" w:rsidR="009633E7" w:rsidRPr="00770207" w:rsidRDefault="009633E7" w:rsidP="006B29BE">
      <w:pPr>
        <w:pStyle w:val="ListParagraph"/>
        <w:numPr>
          <w:ilvl w:val="0"/>
          <w:numId w:val="12"/>
        </w:numPr>
        <w:rPr>
          <w:rFonts w:ascii="Arial" w:hAnsi="Arial" w:cs="Arial"/>
          <w:sz w:val="20"/>
          <w:szCs w:val="20"/>
          <w:lang w:val="en-CA"/>
        </w:rPr>
      </w:pPr>
      <w:r w:rsidRPr="00770207">
        <w:rPr>
          <w:rFonts w:ascii="Arial" w:hAnsi="Arial" w:cs="Arial"/>
          <w:sz w:val="20"/>
          <w:szCs w:val="20"/>
          <w:lang w:val="en-CA"/>
        </w:rPr>
        <w:t>Processing lab action</w:t>
      </w:r>
    </w:p>
    <w:p w14:paraId="133F889A" w14:textId="7AB969E1" w:rsidR="0070273B" w:rsidRPr="00770207" w:rsidRDefault="009633E7" w:rsidP="009633E7">
      <w:pPr>
        <w:pStyle w:val="ListParagraph"/>
        <w:rPr>
          <w:rFonts w:ascii="Arial" w:hAnsi="Arial" w:cs="Arial"/>
          <w:sz w:val="20"/>
          <w:szCs w:val="20"/>
          <w:lang w:val="en-CA"/>
        </w:rPr>
      </w:pPr>
      <w:r w:rsidRPr="00770207">
        <w:rPr>
          <w:rFonts w:ascii="Arial" w:hAnsi="Arial" w:cs="Arial"/>
          <w:sz w:val="20"/>
          <w:szCs w:val="20"/>
          <w:lang w:val="en-CA"/>
        </w:rPr>
        <w:t>The p</w:t>
      </w:r>
      <w:r w:rsidR="0070273B" w:rsidRPr="00770207">
        <w:rPr>
          <w:rFonts w:ascii="Arial" w:hAnsi="Arial" w:cs="Arial"/>
          <w:sz w:val="20"/>
          <w:szCs w:val="20"/>
          <w:lang w:val="en-CA"/>
        </w:rPr>
        <w:t>rocessing lab process</w:t>
      </w:r>
      <w:r w:rsidRPr="00770207">
        <w:rPr>
          <w:rFonts w:ascii="Arial" w:hAnsi="Arial" w:cs="Arial"/>
          <w:sz w:val="20"/>
          <w:szCs w:val="20"/>
          <w:lang w:val="en-CA"/>
        </w:rPr>
        <w:t>es</w:t>
      </w:r>
      <w:r w:rsidR="0070273B" w:rsidRPr="00770207">
        <w:rPr>
          <w:rFonts w:ascii="Arial" w:hAnsi="Arial" w:cs="Arial"/>
          <w:sz w:val="20"/>
          <w:szCs w:val="20"/>
          <w:lang w:val="en-CA"/>
        </w:rPr>
        <w:t xml:space="preserve"> the raw </w:t>
      </w:r>
      <w:r w:rsidR="00D42F8D" w:rsidRPr="00770207">
        <w:rPr>
          <w:rFonts w:ascii="Arial" w:hAnsi="Arial" w:cs="Arial"/>
          <w:sz w:val="20"/>
          <w:szCs w:val="20"/>
          <w:lang w:val="en-CA"/>
        </w:rPr>
        <w:t xml:space="preserve">speech </w:t>
      </w:r>
      <w:r w:rsidR="0070273B" w:rsidRPr="00770207">
        <w:rPr>
          <w:rFonts w:ascii="Arial" w:hAnsi="Arial" w:cs="Arial"/>
          <w:sz w:val="20"/>
          <w:szCs w:val="20"/>
          <w:lang w:val="en-CA"/>
        </w:rPr>
        <w:t>material</w:t>
      </w:r>
      <w:r w:rsidRPr="00770207">
        <w:rPr>
          <w:rFonts w:ascii="Arial" w:hAnsi="Arial" w:cs="Arial"/>
          <w:sz w:val="20"/>
          <w:szCs w:val="20"/>
          <w:lang w:val="en-CA"/>
        </w:rPr>
        <w:t>s</w:t>
      </w:r>
      <w:r w:rsidR="0070273B" w:rsidRPr="00770207">
        <w:rPr>
          <w:rFonts w:ascii="Arial" w:hAnsi="Arial" w:cs="Arial"/>
          <w:sz w:val="20"/>
          <w:szCs w:val="20"/>
          <w:lang w:val="en-CA"/>
        </w:rPr>
        <w:t xml:space="preserve"> </w:t>
      </w:r>
      <w:r w:rsidR="00D42F8D" w:rsidRPr="00770207">
        <w:rPr>
          <w:rFonts w:ascii="Arial" w:hAnsi="Arial" w:cs="Arial"/>
          <w:sz w:val="20"/>
          <w:szCs w:val="20"/>
          <w:lang w:val="en-CA"/>
        </w:rPr>
        <w:t>(</w:t>
      </w:r>
      <w:r w:rsidR="0070273B" w:rsidRPr="00770207">
        <w:rPr>
          <w:rFonts w:ascii="Arial" w:hAnsi="Arial" w:cs="Arial"/>
          <w:sz w:val="20"/>
          <w:szCs w:val="20"/>
          <w:lang w:val="en-CA"/>
        </w:rPr>
        <w:t xml:space="preserve">potentially along with other raw materials </w:t>
      </w:r>
      <w:r w:rsidR="008A1140" w:rsidRPr="00770207">
        <w:rPr>
          <w:rFonts w:ascii="Arial" w:hAnsi="Arial" w:cs="Arial"/>
          <w:sz w:val="20"/>
          <w:szCs w:val="20"/>
          <w:lang w:val="en-CA"/>
        </w:rPr>
        <w:t xml:space="preserve">obtained according to a process </w:t>
      </w:r>
      <w:proofErr w:type="gramStart"/>
      <w:r w:rsidR="008A1140" w:rsidRPr="00770207">
        <w:rPr>
          <w:rFonts w:ascii="Arial" w:hAnsi="Arial" w:cs="Arial"/>
          <w:sz w:val="20"/>
          <w:szCs w:val="20"/>
          <w:lang w:val="en-CA"/>
        </w:rPr>
        <w:t>similar to</w:t>
      </w:r>
      <w:proofErr w:type="gramEnd"/>
      <w:r w:rsidR="008A1140" w:rsidRPr="00770207">
        <w:rPr>
          <w:rFonts w:ascii="Arial" w:hAnsi="Arial" w:cs="Arial"/>
          <w:sz w:val="20"/>
          <w:szCs w:val="20"/>
          <w:lang w:val="en-CA"/>
        </w:rPr>
        <w:t xml:space="preserve"> 3.1 (e.g. background noise)</w:t>
      </w:r>
      <w:r w:rsidR="00D42F8D" w:rsidRPr="00770207">
        <w:rPr>
          <w:rFonts w:ascii="Arial" w:hAnsi="Arial" w:cs="Arial"/>
          <w:sz w:val="20"/>
          <w:szCs w:val="20"/>
          <w:lang w:val="en-CA"/>
        </w:rPr>
        <w:t>)</w:t>
      </w:r>
      <w:r w:rsidR="008A1140" w:rsidRPr="00770207">
        <w:rPr>
          <w:rFonts w:ascii="Arial" w:hAnsi="Arial" w:cs="Arial"/>
          <w:sz w:val="20"/>
          <w:szCs w:val="20"/>
          <w:lang w:val="en-CA"/>
        </w:rPr>
        <w:t xml:space="preserve"> </w:t>
      </w:r>
      <w:r w:rsidR="0070273B" w:rsidRPr="00770207">
        <w:rPr>
          <w:rFonts w:ascii="Arial" w:hAnsi="Arial" w:cs="Arial"/>
          <w:sz w:val="20"/>
          <w:szCs w:val="20"/>
          <w:lang w:val="en-CA"/>
        </w:rPr>
        <w:t>through all experimental conditions.</w:t>
      </w:r>
    </w:p>
    <w:p w14:paraId="31559409" w14:textId="77777777" w:rsidR="009633E7" w:rsidRPr="00770207" w:rsidRDefault="009633E7" w:rsidP="006B29BE">
      <w:pPr>
        <w:pStyle w:val="ListParagraph"/>
        <w:numPr>
          <w:ilvl w:val="0"/>
          <w:numId w:val="12"/>
        </w:numPr>
        <w:rPr>
          <w:rFonts w:ascii="Arial" w:hAnsi="Arial" w:cs="Arial"/>
          <w:sz w:val="20"/>
          <w:szCs w:val="20"/>
          <w:lang w:val="en-CA"/>
        </w:rPr>
      </w:pPr>
      <w:r w:rsidRPr="00770207">
        <w:rPr>
          <w:rFonts w:ascii="Arial" w:hAnsi="Arial" w:cs="Arial"/>
          <w:sz w:val="20"/>
          <w:szCs w:val="20"/>
          <w:lang w:val="en-CA"/>
        </w:rPr>
        <w:t>Listening lab action</w:t>
      </w:r>
    </w:p>
    <w:p w14:paraId="50EF2B5B" w14:textId="10EF0865" w:rsidR="00D110C7" w:rsidRPr="00770207" w:rsidRDefault="009633E7" w:rsidP="009633E7">
      <w:pPr>
        <w:ind w:left="720"/>
        <w:rPr>
          <w:rFonts w:cs="Arial"/>
          <w:lang w:val="en-CA"/>
        </w:rPr>
      </w:pPr>
      <w:r w:rsidRPr="00770207">
        <w:rPr>
          <w:rFonts w:cs="Arial"/>
          <w:lang w:val="en-CA"/>
        </w:rPr>
        <w:t>The listening lab receive</w:t>
      </w:r>
      <w:r w:rsidR="00B44707" w:rsidRPr="00770207">
        <w:rPr>
          <w:rFonts w:cs="Arial"/>
          <w:lang w:val="en-CA"/>
        </w:rPr>
        <w:t>s</w:t>
      </w:r>
      <w:r w:rsidRPr="00770207">
        <w:rPr>
          <w:rFonts w:cs="Arial"/>
          <w:lang w:val="en-CA"/>
        </w:rPr>
        <w:t xml:space="preserve"> the processed test material and starts testing.</w:t>
      </w:r>
    </w:p>
    <w:p w14:paraId="6AF76CA8" w14:textId="5516EA15" w:rsidR="00D862DA" w:rsidRPr="00770207" w:rsidRDefault="008A1140" w:rsidP="003A7AEA">
      <w:pPr>
        <w:rPr>
          <w:rFonts w:cs="Arial"/>
          <w:lang w:val="en-US"/>
        </w:rPr>
      </w:pPr>
      <w:r w:rsidRPr="00770207">
        <w:rPr>
          <w:rFonts w:cs="Arial"/>
          <w:lang w:val="en-US"/>
        </w:rPr>
        <w:t>It is notable that this workflow</w:t>
      </w:r>
      <w:r w:rsidR="009633E7" w:rsidRPr="00770207">
        <w:rPr>
          <w:rFonts w:cs="Arial"/>
          <w:lang w:val="en-US"/>
        </w:rPr>
        <w:t xml:space="preserve"> </w:t>
      </w:r>
      <w:r w:rsidR="009633E7" w:rsidRPr="00770207">
        <w:rPr>
          <w:rFonts w:cs="Arial"/>
          <w:lang w:val="en-CA"/>
        </w:rPr>
        <w:t xml:space="preserve">has been applied in most 3GPP or ITU-T speech codec standardization efforts. However, </w:t>
      </w:r>
      <w:r w:rsidR="008E2A08" w:rsidRPr="00770207">
        <w:rPr>
          <w:rFonts w:cs="Arial"/>
          <w:lang w:val="en-CA"/>
        </w:rPr>
        <w:t xml:space="preserve">whether and how it </w:t>
      </w:r>
      <w:r w:rsidR="008A0618" w:rsidRPr="00770207">
        <w:rPr>
          <w:rFonts w:cs="Arial"/>
          <w:lang w:val="en-CA"/>
        </w:rPr>
        <w:t>can also be adopted for</w:t>
      </w:r>
      <w:r w:rsidR="008E7240" w:rsidRPr="00770207">
        <w:rPr>
          <w:rFonts w:cs="Arial"/>
          <w:lang w:val="en-CA"/>
        </w:rPr>
        <w:t xml:space="preserve"> IVAS standardization requires </w:t>
      </w:r>
      <w:r w:rsidR="008A0618" w:rsidRPr="00770207">
        <w:rPr>
          <w:rFonts w:cs="Arial"/>
          <w:lang w:val="en-CA"/>
        </w:rPr>
        <w:t>a deeper look</w:t>
      </w:r>
      <w:r w:rsidR="008E7240" w:rsidRPr="00770207">
        <w:rPr>
          <w:rFonts w:cs="Arial"/>
          <w:lang w:val="en-CA"/>
        </w:rPr>
        <w:t>.</w:t>
      </w:r>
      <w:r w:rsidR="00D862DA" w:rsidRPr="00770207">
        <w:rPr>
          <w:rFonts w:cs="Arial"/>
          <w:lang w:val="en-CA"/>
        </w:rPr>
        <w:t xml:space="preserve"> One important aspect in earlier efforts was that listening lab action 1 required very little efforts for a listening lab. A lab could either use pre-recorded sentences from</w:t>
      </w:r>
      <w:r w:rsidR="008A0618" w:rsidRPr="00770207">
        <w:rPr>
          <w:rFonts w:cs="Arial"/>
          <w:lang w:val="en-CA"/>
        </w:rPr>
        <w:t xml:space="preserve"> earlier exercises or from</w:t>
      </w:r>
      <w:r w:rsidR="00D862DA" w:rsidRPr="00770207">
        <w:rPr>
          <w:rFonts w:cs="Arial"/>
          <w:lang w:val="en-CA"/>
        </w:rPr>
        <w:t xml:space="preserve"> a commercial speech database</w:t>
      </w:r>
      <w:r w:rsidR="008A0618" w:rsidRPr="00770207">
        <w:rPr>
          <w:rFonts w:cs="Arial"/>
          <w:lang w:val="en-CA"/>
        </w:rPr>
        <w:t>,</w:t>
      </w:r>
      <w:r w:rsidR="00D862DA" w:rsidRPr="00770207">
        <w:rPr>
          <w:rFonts w:cs="Arial"/>
          <w:lang w:val="en-CA"/>
        </w:rPr>
        <w:t xml:space="preserve"> or at maximum do own recordings of clean speech items. The latter is relatively easy </w:t>
      </w:r>
      <w:r w:rsidR="00D862DA" w:rsidRPr="00770207">
        <w:rPr>
          <w:rFonts w:cs="Arial"/>
          <w:lang w:val="en-US"/>
        </w:rPr>
        <w:t>following the guidelines of the</w:t>
      </w:r>
      <w:r w:rsidR="00C32F23" w:rsidRPr="00770207">
        <w:rPr>
          <w:rFonts w:cs="Arial"/>
          <w:lang w:val="en-US"/>
        </w:rPr>
        <w:t xml:space="preserve"> ITU-T handbook</w:t>
      </w:r>
      <w:r w:rsidR="00D862DA" w:rsidRPr="00770207">
        <w:rPr>
          <w:rFonts w:cs="Arial"/>
          <w:lang w:val="en-US"/>
        </w:rPr>
        <w:t xml:space="preserve"> </w:t>
      </w:r>
      <w:r w:rsidR="000E52CF" w:rsidRPr="00770207">
        <w:rPr>
          <w:rFonts w:cs="Arial"/>
          <w:lang w:val="en-US"/>
        </w:rPr>
        <w:t>[2]</w:t>
      </w:r>
      <w:r w:rsidR="00D862DA" w:rsidRPr="00770207">
        <w:rPr>
          <w:rFonts w:cs="Arial"/>
          <w:lang w:val="en-US"/>
        </w:rPr>
        <w:t xml:space="preserve"> and </w:t>
      </w:r>
      <w:r w:rsidR="00C32F23" w:rsidRPr="00770207">
        <w:rPr>
          <w:rFonts w:cs="Arial"/>
          <w:lang w:val="en-US"/>
        </w:rPr>
        <w:t>ITU-T recommendation P.800</w:t>
      </w:r>
      <w:r w:rsidR="00D862DA" w:rsidRPr="00770207">
        <w:rPr>
          <w:rFonts w:cs="Arial"/>
          <w:lang w:val="en-US"/>
        </w:rPr>
        <w:t> </w:t>
      </w:r>
      <w:r w:rsidR="000E52CF" w:rsidRPr="00770207">
        <w:rPr>
          <w:rFonts w:cs="Arial"/>
          <w:lang w:val="en-US"/>
        </w:rPr>
        <w:t>[3]</w:t>
      </w:r>
      <w:r w:rsidR="00D862DA" w:rsidRPr="00770207">
        <w:rPr>
          <w:rFonts w:cs="Arial"/>
          <w:lang w:val="en-US"/>
        </w:rPr>
        <w:t xml:space="preserve">. </w:t>
      </w:r>
    </w:p>
    <w:p w14:paraId="16D4ADF1" w14:textId="3B42689C" w:rsidR="00774CBE" w:rsidRPr="00770207" w:rsidRDefault="00D862DA" w:rsidP="003A7AEA">
      <w:pPr>
        <w:rPr>
          <w:rFonts w:cs="Arial"/>
          <w:lang w:val="en-US"/>
        </w:rPr>
      </w:pPr>
      <w:r w:rsidRPr="00770207">
        <w:rPr>
          <w:rFonts w:cs="Arial"/>
          <w:lang w:val="en-US"/>
        </w:rPr>
        <w:t>For IVAS</w:t>
      </w:r>
      <w:r w:rsidR="00C32F23" w:rsidRPr="00770207">
        <w:rPr>
          <w:rFonts w:cs="Arial"/>
          <w:lang w:val="en-US"/>
        </w:rPr>
        <w:t>,</w:t>
      </w:r>
      <w:r w:rsidRPr="00770207">
        <w:rPr>
          <w:rFonts w:cs="Arial"/>
          <w:lang w:val="en-US"/>
        </w:rPr>
        <w:t xml:space="preserve"> however</w:t>
      </w:r>
      <w:r w:rsidR="00C32F23" w:rsidRPr="00770207">
        <w:rPr>
          <w:rFonts w:cs="Arial"/>
          <w:lang w:val="en-US"/>
        </w:rPr>
        <w:t>,</w:t>
      </w:r>
      <w:r w:rsidRPr="00770207">
        <w:rPr>
          <w:rFonts w:cs="Arial"/>
          <w:lang w:val="en-US"/>
        </w:rPr>
        <w:t xml:space="preserve"> the situation is less straight forward. Speech material</w:t>
      </w:r>
      <w:r w:rsidR="00E2327C" w:rsidRPr="00770207">
        <w:rPr>
          <w:rFonts w:cs="Arial"/>
          <w:lang w:val="en-US"/>
        </w:rPr>
        <w:t xml:space="preserve"> item</w:t>
      </w:r>
      <w:r w:rsidRPr="00770207">
        <w:rPr>
          <w:rFonts w:cs="Arial"/>
          <w:lang w:val="en-US"/>
        </w:rPr>
        <w:t xml:space="preserve">s to be </w:t>
      </w:r>
      <w:r w:rsidR="00E2327C" w:rsidRPr="00770207">
        <w:rPr>
          <w:rFonts w:cs="Arial"/>
          <w:lang w:val="en-US"/>
        </w:rPr>
        <w:t xml:space="preserve">coded with an IVAS candidate codec (and references) will not be representable by a single mono signal but </w:t>
      </w:r>
      <w:r w:rsidR="008A0618" w:rsidRPr="00770207">
        <w:rPr>
          <w:rFonts w:cs="Arial"/>
          <w:lang w:val="en-US"/>
        </w:rPr>
        <w:t xml:space="preserve">will </w:t>
      </w:r>
      <w:r w:rsidR="00E2327C" w:rsidRPr="00770207">
        <w:rPr>
          <w:rFonts w:cs="Arial"/>
          <w:lang w:val="en-US"/>
        </w:rPr>
        <w:t>rather be immersive or at least stereo signals.</w:t>
      </w:r>
      <w:r w:rsidR="00774CBE" w:rsidRPr="00770207">
        <w:rPr>
          <w:rFonts w:cs="Arial"/>
          <w:lang w:val="en-US"/>
        </w:rPr>
        <w:t xml:space="preserve"> To </w:t>
      </w:r>
      <w:r w:rsidR="008A0618" w:rsidRPr="00770207">
        <w:rPr>
          <w:rFonts w:cs="Arial"/>
          <w:lang w:val="en-US"/>
        </w:rPr>
        <w:t>obtain</w:t>
      </w:r>
      <w:r w:rsidR="00774CBE" w:rsidRPr="00770207">
        <w:rPr>
          <w:rFonts w:cs="Arial"/>
          <w:lang w:val="en-US"/>
        </w:rPr>
        <w:t xml:space="preserve"> such items, the following approaches are conceivable:</w:t>
      </w:r>
    </w:p>
    <w:p w14:paraId="3FB83261" w14:textId="5F7326AF" w:rsidR="00774CBE" w:rsidRPr="00770207" w:rsidRDefault="00774CBE" w:rsidP="006B29BE">
      <w:pPr>
        <w:pStyle w:val="ListParagraph"/>
        <w:numPr>
          <w:ilvl w:val="0"/>
          <w:numId w:val="13"/>
        </w:numPr>
        <w:rPr>
          <w:rFonts w:ascii="Arial" w:hAnsi="Arial" w:cs="Arial"/>
          <w:sz w:val="20"/>
          <w:szCs w:val="20"/>
        </w:rPr>
      </w:pPr>
      <w:r w:rsidRPr="00770207">
        <w:rPr>
          <w:rFonts w:ascii="Arial" w:hAnsi="Arial" w:cs="Arial"/>
          <w:sz w:val="20"/>
          <w:szCs w:val="20"/>
        </w:rPr>
        <w:t>In-situ approach</w:t>
      </w:r>
    </w:p>
    <w:p w14:paraId="2A56E2B0" w14:textId="20C1FB56" w:rsidR="00A93CEE" w:rsidRPr="00770207" w:rsidRDefault="008A0618" w:rsidP="006B0F8D">
      <w:pPr>
        <w:pStyle w:val="ListParagraph"/>
        <w:rPr>
          <w:rFonts w:ascii="Arial" w:hAnsi="Arial" w:cs="Arial"/>
          <w:sz w:val="20"/>
          <w:szCs w:val="20"/>
        </w:rPr>
      </w:pPr>
      <w:r w:rsidRPr="00770207">
        <w:rPr>
          <w:rFonts w:ascii="Arial" w:hAnsi="Arial" w:cs="Arial"/>
          <w:sz w:val="20"/>
          <w:szCs w:val="20"/>
        </w:rPr>
        <w:t>T</w:t>
      </w:r>
      <w:r w:rsidR="00774CBE" w:rsidRPr="00770207">
        <w:rPr>
          <w:rFonts w:ascii="Arial" w:hAnsi="Arial" w:cs="Arial"/>
          <w:sz w:val="20"/>
          <w:szCs w:val="20"/>
        </w:rPr>
        <w:t>he listening labs would do all stereo/immersive capture by themselves</w:t>
      </w:r>
      <w:r w:rsidRPr="00770207">
        <w:rPr>
          <w:rFonts w:ascii="Arial" w:hAnsi="Arial" w:cs="Arial"/>
          <w:sz w:val="20"/>
          <w:szCs w:val="20"/>
        </w:rPr>
        <w:t>, following a detailed test specification</w:t>
      </w:r>
      <w:r w:rsidR="00774CBE" w:rsidRPr="00770207">
        <w:rPr>
          <w:rFonts w:ascii="Arial" w:hAnsi="Arial" w:cs="Arial"/>
          <w:sz w:val="20"/>
          <w:szCs w:val="20"/>
        </w:rPr>
        <w:t xml:space="preserve">. Assuming for instance a listening test with conditions reflecting a use case with audio capture in a conference room, the labs would firstly have to find/setup a conference room according to test plan requirements, then placing talkers (humans) at the designated positions in that room and letting them speak the relevant sentences while doing spatial sound recordings of the audio </w:t>
      </w:r>
      <w:r w:rsidR="006B0F8D" w:rsidRPr="00770207">
        <w:rPr>
          <w:rFonts w:ascii="Arial" w:hAnsi="Arial" w:cs="Arial"/>
          <w:sz w:val="20"/>
          <w:szCs w:val="20"/>
        </w:rPr>
        <w:t>at</w:t>
      </w:r>
      <w:r w:rsidR="00774CBE" w:rsidRPr="00770207">
        <w:rPr>
          <w:rFonts w:ascii="Arial" w:hAnsi="Arial" w:cs="Arial"/>
          <w:sz w:val="20"/>
          <w:szCs w:val="20"/>
        </w:rPr>
        <w:t xml:space="preserve"> designated microphone positions</w:t>
      </w:r>
      <w:r w:rsidRPr="00770207">
        <w:rPr>
          <w:rFonts w:ascii="Arial" w:hAnsi="Arial" w:cs="Arial"/>
          <w:sz w:val="20"/>
          <w:szCs w:val="20"/>
        </w:rPr>
        <w:t>,</w:t>
      </w:r>
      <w:r w:rsidR="00774CBE" w:rsidRPr="00770207">
        <w:rPr>
          <w:rFonts w:ascii="Arial" w:hAnsi="Arial" w:cs="Arial"/>
          <w:sz w:val="20"/>
          <w:szCs w:val="20"/>
        </w:rPr>
        <w:t xml:space="preserve"> with </w:t>
      </w:r>
      <w:r w:rsidR="006B0F8D" w:rsidRPr="00770207">
        <w:rPr>
          <w:rFonts w:ascii="Arial" w:hAnsi="Arial" w:cs="Arial"/>
          <w:sz w:val="20"/>
          <w:szCs w:val="20"/>
        </w:rPr>
        <w:t xml:space="preserve">well-specified </w:t>
      </w:r>
      <w:r w:rsidR="00774CBE" w:rsidRPr="00770207">
        <w:rPr>
          <w:rFonts w:ascii="Arial" w:hAnsi="Arial" w:cs="Arial"/>
          <w:sz w:val="20"/>
          <w:szCs w:val="20"/>
        </w:rPr>
        <w:t xml:space="preserve">microphones. </w:t>
      </w:r>
    </w:p>
    <w:p w14:paraId="098AD320" w14:textId="6E996B7A" w:rsidR="006B0F8D" w:rsidRDefault="006B0F8D" w:rsidP="006B0F8D">
      <w:pPr>
        <w:pStyle w:val="ListParagraph"/>
        <w:rPr>
          <w:rFonts w:ascii="Arial" w:hAnsi="Arial" w:cs="Arial"/>
          <w:sz w:val="20"/>
          <w:szCs w:val="20"/>
        </w:rPr>
      </w:pPr>
      <w:r w:rsidRPr="00770207">
        <w:rPr>
          <w:rFonts w:ascii="Arial" w:hAnsi="Arial" w:cs="Arial"/>
          <w:sz w:val="20"/>
          <w:szCs w:val="20"/>
        </w:rPr>
        <w:t xml:space="preserve">This example makes clear that </w:t>
      </w:r>
      <w:r w:rsidR="00062F9F">
        <w:rPr>
          <w:rFonts w:ascii="Arial" w:hAnsi="Arial" w:cs="Arial"/>
          <w:sz w:val="20"/>
          <w:szCs w:val="20"/>
        </w:rPr>
        <w:t xml:space="preserve">while </w:t>
      </w:r>
      <w:r w:rsidRPr="00770207">
        <w:rPr>
          <w:rFonts w:ascii="Arial" w:hAnsi="Arial" w:cs="Arial"/>
          <w:sz w:val="20"/>
          <w:szCs w:val="20"/>
        </w:rPr>
        <w:t>such</w:t>
      </w:r>
      <w:r w:rsidR="00774CBE" w:rsidRPr="00770207">
        <w:rPr>
          <w:rFonts w:ascii="Arial" w:hAnsi="Arial" w:cs="Arial"/>
          <w:sz w:val="20"/>
          <w:szCs w:val="20"/>
        </w:rPr>
        <w:t xml:space="preserve"> in</w:t>
      </w:r>
      <w:r w:rsidRPr="00770207">
        <w:rPr>
          <w:rFonts w:ascii="Arial" w:hAnsi="Arial" w:cs="Arial"/>
          <w:sz w:val="20"/>
          <w:szCs w:val="20"/>
        </w:rPr>
        <w:t>-</w:t>
      </w:r>
      <w:r w:rsidR="00774CBE" w:rsidRPr="00770207">
        <w:rPr>
          <w:rFonts w:ascii="Arial" w:hAnsi="Arial" w:cs="Arial"/>
          <w:sz w:val="20"/>
          <w:szCs w:val="20"/>
        </w:rPr>
        <w:t xml:space="preserve">situ recordings </w:t>
      </w:r>
      <w:r w:rsidR="00062F9F">
        <w:rPr>
          <w:rFonts w:ascii="Arial" w:hAnsi="Arial" w:cs="Arial"/>
          <w:sz w:val="20"/>
          <w:szCs w:val="20"/>
        </w:rPr>
        <w:t>may allow obtaining realistic original test material, this approach is generally</w:t>
      </w:r>
      <w:r w:rsidR="00774CBE" w:rsidRPr="00770207">
        <w:rPr>
          <w:rFonts w:ascii="Arial" w:hAnsi="Arial" w:cs="Arial"/>
          <w:sz w:val="20"/>
          <w:szCs w:val="20"/>
        </w:rPr>
        <w:t xml:space="preserve"> a huge effort </w:t>
      </w:r>
      <w:r w:rsidR="00062F9F">
        <w:rPr>
          <w:rFonts w:ascii="Arial" w:hAnsi="Arial" w:cs="Arial"/>
          <w:sz w:val="20"/>
          <w:szCs w:val="20"/>
        </w:rPr>
        <w:t>which may</w:t>
      </w:r>
      <w:r w:rsidR="00774CBE" w:rsidRPr="00770207">
        <w:rPr>
          <w:rFonts w:ascii="Arial" w:hAnsi="Arial" w:cs="Arial"/>
          <w:sz w:val="20"/>
          <w:szCs w:val="20"/>
        </w:rPr>
        <w:t xml:space="preserve"> in many cases </w:t>
      </w:r>
      <w:r w:rsidR="00062F9F">
        <w:rPr>
          <w:rFonts w:ascii="Arial" w:hAnsi="Arial" w:cs="Arial"/>
          <w:sz w:val="20"/>
          <w:szCs w:val="20"/>
        </w:rPr>
        <w:t xml:space="preserve">be </w:t>
      </w:r>
      <w:r w:rsidR="00774CBE" w:rsidRPr="00770207">
        <w:rPr>
          <w:rFonts w:ascii="Arial" w:hAnsi="Arial" w:cs="Arial"/>
          <w:sz w:val="20"/>
          <w:szCs w:val="20"/>
        </w:rPr>
        <w:t>impractical</w:t>
      </w:r>
      <w:r w:rsidR="008A0618" w:rsidRPr="00770207">
        <w:rPr>
          <w:rFonts w:ascii="Arial" w:hAnsi="Arial" w:cs="Arial"/>
          <w:sz w:val="20"/>
          <w:szCs w:val="20"/>
        </w:rPr>
        <w:t xml:space="preserve">, </w:t>
      </w:r>
      <w:r w:rsidR="00062F9F">
        <w:rPr>
          <w:rFonts w:ascii="Arial" w:hAnsi="Arial" w:cs="Arial"/>
          <w:sz w:val="20"/>
          <w:szCs w:val="20"/>
        </w:rPr>
        <w:t xml:space="preserve">too </w:t>
      </w:r>
      <w:r w:rsidR="008A0618" w:rsidRPr="00770207">
        <w:rPr>
          <w:rFonts w:ascii="Arial" w:hAnsi="Arial" w:cs="Arial"/>
          <w:sz w:val="20"/>
          <w:szCs w:val="20"/>
        </w:rPr>
        <w:t>costly, and may go far beyond the capabilities of a listening lab both in terms of expertise and the needed equipment</w:t>
      </w:r>
      <w:r w:rsidR="00774CBE" w:rsidRPr="00770207">
        <w:rPr>
          <w:rFonts w:ascii="Arial" w:hAnsi="Arial" w:cs="Arial"/>
          <w:sz w:val="20"/>
          <w:szCs w:val="20"/>
        </w:rPr>
        <w:t>.</w:t>
      </w:r>
      <w:r w:rsidRPr="00770207">
        <w:rPr>
          <w:rFonts w:ascii="Arial" w:hAnsi="Arial" w:cs="Arial"/>
          <w:sz w:val="20"/>
          <w:szCs w:val="20"/>
        </w:rPr>
        <w:t xml:space="preserve"> Repeatability and reproducibility would be a major problem since it would </w:t>
      </w:r>
      <w:r w:rsidR="00062F9F">
        <w:rPr>
          <w:rFonts w:ascii="Arial" w:hAnsi="Arial" w:cs="Arial"/>
          <w:sz w:val="20"/>
          <w:szCs w:val="20"/>
        </w:rPr>
        <w:t>serious p</w:t>
      </w:r>
      <w:r w:rsidRPr="00770207">
        <w:rPr>
          <w:rFonts w:ascii="Arial" w:hAnsi="Arial" w:cs="Arial"/>
          <w:sz w:val="20"/>
          <w:szCs w:val="20"/>
        </w:rPr>
        <w:t xml:space="preserve">ractically </w:t>
      </w:r>
      <w:r w:rsidR="00062F9F">
        <w:rPr>
          <w:rFonts w:ascii="Arial" w:hAnsi="Arial" w:cs="Arial"/>
          <w:sz w:val="20"/>
          <w:szCs w:val="20"/>
        </w:rPr>
        <w:t>problems</w:t>
      </w:r>
      <w:r w:rsidRPr="00770207">
        <w:rPr>
          <w:rFonts w:ascii="Arial" w:hAnsi="Arial" w:cs="Arial"/>
          <w:sz w:val="20"/>
          <w:szCs w:val="20"/>
        </w:rPr>
        <w:t xml:space="preserve"> to repeat an equivalent recording at a different site</w:t>
      </w:r>
      <w:r w:rsidR="00C32F23" w:rsidRPr="00770207">
        <w:rPr>
          <w:rFonts w:ascii="Arial" w:hAnsi="Arial" w:cs="Arial"/>
          <w:sz w:val="20"/>
          <w:szCs w:val="20"/>
        </w:rPr>
        <w:t>,</w:t>
      </w:r>
      <w:r w:rsidRPr="00770207">
        <w:rPr>
          <w:rFonts w:ascii="Arial" w:hAnsi="Arial" w:cs="Arial"/>
          <w:sz w:val="20"/>
          <w:szCs w:val="20"/>
        </w:rPr>
        <w:t xml:space="preserve"> for instance if the equivalent material would be needed by another listening lab running the same experiment in another language. </w:t>
      </w:r>
    </w:p>
    <w:p w14:paraId="0EBD2CC5" w14:textId="377433C7" w:rsidR="00062F9F" w:rsidRPr="00770207" w:rsidRDefault="00062F9F" w:rsidP="00062F9F">
      <w:pPr>
        <w:pStyle w:val="ListParagraph"/>
        <w:numPr>
          <w:ilvl w:val="0"/>
          <w:numId w:val="13"/>
        </w:numPr>
        <w:rPr>
          <w:rFonts w:ascii="Arial" w:hAnsi="Arial" w:cs="Arial"/>
          <w:sz w:val="20"/>
          <w:szCs w:val="20"/>
        </w:rPr>
      </w:pPr>
      <w:r>
        <w:rPr>
          <w:rFonts w:ascii="Arial" w:hAnsi="Arial" w:cs="Arial"/>
          <w:sz w:val="20"/>
          <w:szCs w:val="20"/>
        </w:rPr>
        <w:t>Simplified in-situ approach</w:t>
      </w:r>
    </w:p>
    <w:p w14:paraId="5F9FFFD5" w14:textId="6F8F7C1E" w:rsidR="00774CBE" w:rsidRPr="00770207" w:rsidRDefault="00774CBE" w:rsidP="006B0F8D">
      <w:pPr>
        <w:pStyle w:val="ListParagraph"/>
        <w:rPr>
          <w:rFonts w:ascii="Arial" w:hAnsi="Arial" w:cs="Arial"/>
          <w:sz w:val="20"/>
          <w:szCs w:val="20"/>
        </w:rPr>
      </w:pPr>
      <w:r w:rsidRPr="00770207">
        <w:rPr>
          <w:rFonts w:ascii="Arial" w:hAnsi="Arial" w:cs="Arial"/>
          <w:sz w:val="20"/>
          <w:szCs w:val="20"/>
        </w:rPr>
        <w:t>A simplification of the in</w:t>
      </w:r>
      <w:r w:rsidR="006B0F8D" w:rsidRPr="00770207">
        <w:rPr>
          <w:rFonts w:ascii="Arial" w:hAnsi="Arial" w:cs="Arial"/>
          <w:sz w:val="20"/>
          <w:szCs w:val="20"/>
        </w:rPr>
        <w:t>-</w:t>
      </w:r>
      <w:r w:rsidRPr="00770207">
        <w:rPr>
          <w:rFonts w:ascii="Arial" w:hAnsi="Arial" w:cs="Arial"/>
          <w:sz w:val="20"/>
          <w:szCs w:val="20"/>
        </w:rPr>
        <w:t xml:space="preserve">situ approach </w:t>
      </w:r>
      <w:r w:rsidR="006B0F8D" w:rsidRPr="00770207">
        <w:rPr>
          <w:rFonts w:ascii="Arial" w:hAnsi="Arial" w:cs="Arial"/>
          <w:sz w:val="20"/>
          <w:szCs w:val="20"/>
        </w:rPr>
        <w:t xml:space="preserve">would be to have </w:t>
      </w:r>
      <w:r w:rsidR="00062F9F">
        <w:rPr>
          <w:rFonts w:ascii="Arial" w:hAnsi="Arial" w:cs="Arial"/>
          <w:sz w:val="20"/>
          <w:szCs w:val="20"/>
        </w:rPr>
        <w:t>a particular processing lab</w:t>
      </w:r>
      <w:r w:rsidR="006B0F8D" w:rsidRPr="00770207">
        <w:rPr>
          <w:rFonts w:ascii="Arial" w:hAnsi="Arial" w:cs="Arial"/>
          <w:sz w:val="20"/>
          <w:szCs w:val="20"/>
        </w:rPr>
        <w:t xml:space="preserve"> that would convert </w:t>
      </w:r>
      <w:r w:rsidR="00A93CEE" w:rsidRPr="00770207">
        <w:rPr>
          <w:rFonts w:ascii="Arial" w:hAnsi="Arial" w:cs="Arial"/>
          <w:sz w:val="20"/>
          <w:szCs w:val="20"/>
        </w:rPr>
        <w:t>mono sentences received from the different listening labs to stereo/immersive items by</w:t>
      </w:r>
      <w:r w:rsidRPr="00770207">
        <w:rPr>
          <w:rFonts w:ascii="Arial" w:hAnsi="Arial" w:cs="Arial"/>
          <w:sz w:val="20"/>
          <w:szCs w:val="20"/>
        </w:rPr>
        <w:t xml:space="preserve"> plac</w:t>
      </w:r>
      <w:r w:rsidR="00A93CEE" w:rsidRPr="00770207">
        <w:rPr>
          <w:rFonts w:ascii="Arial" w:hAnsi="Arial" w:cs="Arial"/>
          <w:sz w:val="20"/>
          <w:szCs w:val="20"/>
        </w:rPr>
        <w:t>ing</w:t>
      </w:r>
      <w:r w:rsidRPr="00770207">
        <w:rPr>
          <w:rFonts w:ascii="Arial" w:hAnsi="Arial" w:cs="Arial"/>
          <w:sz w:val="20"/>
          <w:szCs w:val="20"/>
        </w:rPr>
        <w:t xml:space="preserve"> a loudspeaker at the designated talker positions</w:t>
      </w:r>
      <w:r w:rsidR="00A93CEE" w:rsidRPr="00770207">
        <w:rPr>
          <w:rFonts w:ascii="Arial" w:hAnsi="Arial" w:cs="Arial"/>
          <w:sz w:val="20"/>
          <w:szCs w:val="20"/>
        </w:rPr>
        <w:t xml:space="preserve"> in the specified rooms</w:t>
      </w:r>
      <w:r w:rsidRPr="00770207">
        <w:rPr>
          <w:rFonts w:ascii="Arial" w:hAnsi="Arial" w:cs="Arial"/>
          <w:sz w:val="20"/>
          <w:szCs w:val="20"/>
        </w:rPr>
        <w:t>, play</w:t>
      </w:r>
      <w:r w:rsidR="00062F9F">
        <w:rPr>
          <w:rFonts w:ascii="Arial" w:hAnsi="Arial" w:cs="Arial"/>
          <w:sz w:val="20"/>
          <w:szCs w:val="20"/>
        </w:rPr>
        <w:t xml:space="preserve">ing </w:t>
      </w:r>
      <w:r w:rsidRPr="00770207">
        <w:rPr>
          <w:rFonts w:ascii="Arial" w:hAnsi="Arial" w:cs="Arial"/>
          <w:sz w:val="20"/>
          <w:szCs w:val="20"/>
        </w:rPr>
        <w:t xml:space="preserve">back </w:t>
      </w:r>
      <w:r w:rsidR="00062F9F">
        <w:rPr>
          <w:rFonts w:ascii="Arial" w:hAnsi="Arial" w:cs="Arial"/>
          <w:sz w:val="20"/>
          <w:szCs w:val="20"/>
        </w:rPr>
        <w:t xml:space="preserve">the </w:t>
      </w:r>
      <w:r w:rsidRPr="00770207">
        <w:rPr>
          <w:rFonts w:ascii="Arial" w:hAnsi="Arial" w:cs="Arial"/>
          <w:sz w:val="20"/>
          <w:szCs w:val="20"/>
        </w:rPr>
        <w:t xml:space="preserve">sentences </w:t>
      </w:r>
      <w:r w:rsidR="00062F9F">
        <w:rPr>
          <w:rFonts w:ascii="Arial" w:hAnsi="Arial" w:cs="Arial"/>
          <w:sz w:val="20"/>
          <w:szCs w:val="20"/>
        </w:rPr>
        <w:t>while</w:t>
      </w:r>
      <w:r w:rsidRPr="00770207">
        <w:rPr>
          <w:rFonts w:ascii="Arial" w:hAnsi="Arial" w:cs="Arial"/>
          <w:sz w:val="20"/>
          <w:szCs w:val="20"/>
        </w:rPr>
        <w:t xml:space="preserve"> </w:t>
      </w:r>
      <w:r w:rsidR="00062F9F">
        <w:rPr>
          <w:rFonts w:ascii="Arial" w:hAnsi="Arial" w:cs="Arial"/>
          <w:sz w:val="20"/>
          <w:szCs w:val="20"/>
        </w:rPr>
        <w:t>doing</w:t>
      </w:r>
      <w:r w:rsidRPr="00770207">
        <w:rPr>
          <w:rFonts w:ascii="Arial" w:hAnsi="Arial" w:cs="Arial"/>
          <w:sz w:val="20"/>
          <w:szCs w:val="20"/>
        </w:rPr>
        <w:t xml:space="preserve"> the </w:t>
      </w:r>
      <w:r w:rsidR="00A93CEE" w:rsidRPr="00770207">
        <w:rPr>
          <w:rFonts w:ascii="Arial" w:hAnsi="Arial" w:cs="Arial"/>
          <w:sz w:val="20"/>
          <w:szCs w:val="20"/>
        </w:rPr>
        <w:t>specified</w:t>
      </w:r>
      <w:r w:rsidRPr="00770207">
        <w:rPr>
          <w:rFonts w:ascii="Arial" w:hAnsi="Arial" w:cs="Arial"/>
          <w:sz w:val="20"/>
          <w:szCs w:val="20"/>
        </w:rPr>
        <w:t xml:space="preserve"> </w:t>
      </w:r>
      <w:r w:rsidR="00A93CEE" w:rsidRPr="00770207">
        <w:rPr>
          <w:rFonts w:ascii="Arial" w:hAnsi="Arial" w:cs="Arial"/>
          <w:sz w:val="20"/>
          <w:szCs w:val="20"/>
        </w:rPr>
        <w:t>stereo/immersive</w:t>
      </w:r>
      <w:r w:rsidRPr="00770207">
        <w:rPr>
          <w:rFonts w:ascii="Arial" w:hAnsi="Arial" w:cs="Arial"/>
          <w:sz w:val="20"/>
          <w:szCs w:val="20"/>
        </w:rPr>
        <w:t xml:space="preserve"> recordings. </w:t>
      </w:r>
      <w:r w:rsidR="00A93CEE" w:rsidRPr="00770207">
        <w:rPr>
          <w:rFonts w:ascii="Arial" w:hAnsi="Arial" w:cs="Arial"/>
          <w:sz w:val="20"/>
          <w:szCs w:val="20"/>
        </w:rPr>
        <w:t>However, t</w:t>
      </w:r>
      <w:r w:rsidRPr="00770207">
        <w:rPr>
          <w:rFonts w:ascii="Arial" w:hAnsi="Arial" w:cs="Arial"/>
          <w:sz w:val="20"/>
          <w:szCs w:val="20"/>
        </w:rPr>
        <w:t xml:space="preserve">his </w:t>
      </w:r>
      <w:r w:rsidR="00A93CEE" w:rsidRPr="00770207">
        <w:rPr>
          <w:rFonts w:ascii="Arial" w:hAnsi="Arial" w:cs="Arial"/>
          <w:sz w:val="20"/>
          <w:szCs w:val="20"/>
        </w:rPr>
        <w:t xml:space="preserve">would remain </w:t>
      </w:r>
      <w:r w:rsidRPr="00770207">
        <w:rPr>
          <w:rFonts w:ascii="Arial" w:hAnsi="Arial" w:cs="Arial"/>
          <w:sz w:val="20"/>
          <w:szCs w:val="20"/>
        </w:rPr>
        <w:t xml:space="preserve">a significant effort and </w:t>
      </w:r>
      <w:r w:rsidR="00A93CEE" w:rsidRPr="00770207">
        <w:rPr>
          <w:rFonts w:ascii="Arial" w:hAnsi="Arial" w:cs="Arial"/>
          <w:sz w:val="20"/>
          <w:szCs w:val="20"/>
        </w:rPr>
        <w:t xml:space="preserve">good </w:t>
      </w:r>
      <w:r w:rsidRPr="00770207">
        <w:rPr>
          <w:rFonts w:ascii="Arial" w:hAnsi="Arial" w:cs="Arial"/>
          <w:sz w:val="20"/>
          <w:szCs w:val="20"/>
        </w:rPr>
        <w:t>repeatability/reproducibility</w:t>
      </w:r>
      <w:r w:rsidR="00A93CEE" w:rsidRPr="00770207">
        <w:rPr>
          <w:rFonts w:ascii="Arial" w:hAnsi="Arial" w:cs="Arial"/>
          <w:sz w:val="20"/>
          <w:szCs w:val="20"/>
        </w:rPr>
        <w:t xml:space="preserve"> </w:t>
      </w:r>
      <w:r w:rsidR="00062F9F">
        <w:rPr>
          <w:rFonts w:ascii="Arial" w:hAnsi="Arial" w:cs="Arial"/>
          <w:sz w:val="20"/>
          <w:szCs w:val="20"/>
        </w:rPr>
        <w:t>might still be questionable</w:t>
      </w:r>
      <w:r w:rsidRPr="00770207">
        <w:rPr>
          <w:rFonts w:ascii="Arial" w:hAnsi="Arial" w:cs="Arial"/>
          <w:sz w:val="20"/>
          <w:szCs w:val="20"/>
        </w:rPr>
        <w:t>.</w:t>
      </w:r>
      <w:r w:rsidR="00A93CEE" w:rsidRPr="00770207">
        <w:rPr>
          <w:rFonts w:ascii="Arial" w:hAnsi="Arial" w:cs="Arial"/>
          <w:sz w:val="20"/>
          <w:szCs w:val="20"/>
        </w:rPr>
        <w:t xml:space="preserve"> Also, SA4 would have very limited possibilities to control the correctness of the processing.</w:t>
      </w:r>
    </w:p>
    <w:p w14:paraId="0B3FC94E" w14:textId="6404CF6B" w:rsidR="00A93CEE" w:rsidRPr="00770207" w:rsidRDefault="00A93CEE" w:rsidP="006B29BE">
      <w:pPr>
        <w:pStyle w:val="ListParagraph"/>
        <w:numPr>
          <w:ilvl w:val="0"/>
          <w:numId w:val="13"/>
        </w:numPr>
        <w:rPr>
          <w:rFonts w:ascii="Arial" w:hAnsi="Arial" w:cs="Arial"/>
          <w:sz w:val="20"/>
          <w:szCs w:val="20"/>
        </w:rPr>
      </w:pPr>
      <w:r w:rsidRPr="00770207">
        <w:rPr>
          <w:rFonts w:ascii="Arial" w:hAnsi="Arial" w:cs="Arial"/>
          <w:sz w:val="20"/>
          <w:szCs w:val="20"/>
        </w:rPr>
        <w:t>Model-based approach</w:t>
      </w:r>
    </w:p>
    <w:p w14:paraId="3C4E4246" w14:textId="2E4B9CEF" w:rsidR="004F1D99" w:rsidRPr="00770207" w:rsidRDefault="00106A00" w:rsidP="00106A00">
      <w:pPr>
        <w:pStyle w:val="ListParagraph"/>
        <w:rPr>
          <w:rFonts w:ascii="Arial" w:hAnsi="Arial" w:cs="Arial"/>
          <w:sz w:val="20"/>
          <w:szCs w:val="20"/>
        </w:rPr>
      </w:pPr>
      <w:r w:rsidRPr="00770207">
        <w:rPr>
          <w:rFonts w:ascii="Arial" w:hAnsi="Arial" w:cs="Arial"/>
          <w:sz w:val="20"/>
          <w:szCs w:val="20"/>
        </w:rPr>
        <w:t>The model-based approach in contrast aim</w:t>
      </w:r>
      <w:r w:rsidR="00C32F23" w:rsidRPr="00770207">
        <w:rPr>
          <w:rFonts w:ascii="Arial" w:hAnsi="Arial" w:cs="Arial"/>
          <w:sz w:val="20"/>
          <w:szCs w:val="20"/>
        </w:rPr>
        <w:t>s</w:t>
      </w:r>
      <w:r w:rsidRPr="00770207">
        <w:rPr>
          <w:rFonts w:ascii="Arial" w:hAnsi="Arial" w:cs="Arial"/>
          <w:sz w:val="20"/>
          <w:szCs w:val="20"/>
        </w:rPr>
        <w:t xml:space="preserve"> at obtaining stereo/immersive audio samples starting from mono input sample</w:t>
      </w:r>
      <w:r w:rsidR="009B353D" w:rsidRPr="00770207">
        <w:rPr>
          <w:rFonts w:ascii="Arial" w:hAnsi="Arial" w:cs="Arial"/>
          <w:sz w:val="20"/>
          <w:szCs w:val="20"/>
        </w:rPr>
        <w:t>s</w:t>
      </w:r>
      <w:r w:rsidRPr="00770207">
        <w:rPr>
          <w:rFonts w:ascii="Arial" w:hAnsi="Arial" w:cs="Arial"/>
          <w:sz w:val="20"/>
          <w:szCs w:val="20"/>
        </w:rPr>
        <w:t xml:space="preserve"> and </w:t>
      </w:r>
      <w:r w:rsidR="00C32F23" w:rsidRPr="00770207">
        <w:rPr>
          <w:rFonts w:ascii="Arial" w:hAnsi="Arial" w:cs="Arial"/>
          <w:sz w:val="20"/>
          <w:szCs w:val="20"/>
        </w:rPr>
        <w:t>a mathematical</w:t>
      </w:r>
      <w:r w:rsidRPr="00770207">
        <w:rPr>
          <w:rFonts w:ascii="Arial" w:hAnsi="Arial" w:cs="Arial"/>
          <w:sz w:val="20"/>
          <w:szCs w:val="20"/>
        </w:rPr>
        <w:t xml:space="preserve"> model of the relevant </w:t>
      </w:r>
      <w:r w:rsidR="00C32F23" w:rsidRPr="00770207">
        <w:rPr>
          <w:rFonts w:ascii="Arial" w:hAnsi="Arial" w:cs="Arial"/>
          <w:sz w:val="20"/>
          <w:szCs w:val="20"/>
        </w:rPr>
        <w:t xml:space="preserve">acoustical </w:t>
      </w:r>
      <w:r w:rsidRPr="00770207">
        <w:rPr>
          <w:rFonts w:ascii="Arial" w:hAnsi="Arial" w:cs="Arial"/>
          <w:sz w:val="20"/>
          <w:szCs w:val="20"/>
        </w:rPr>
        <w:t xml:space="preserve">environment. </w:t>
      </w:r>
      <w:r w:rsidR="004F1D99" w:rsidRPr="00770207">
        <w:rPr>
          <w:rFonts w:ascii="Arial" w:hAnsi="Arial" w:cs="Arial"/>
          <w:sz w:val="20"/>
          <w:szCs w:val="20"/>
        </w:rPr>
        <w:t xml:space="preserve">This approach allows listening labs to use their own mono speech material as in past exercises and moves all signal processing from the mono speech sample to </w:t>
      </w:r>
      <w:r w:rsidR="000E52CF" w:rsidRPr="00770207">
        <w:rPr>
          <w:rFonts w:ascii="Arial" w:hAnsi="Arial" w:cs="Arial"/>
          <w:sz w:val="20"/>
          <w:szCs w:val="20"/>
        </w:rPr>
        <w:t>the IVAS candidate codec input item to the preprocessing stage of the experimental processing.</w:t>
      </w:r>
    </w:p>
    <w:p w14:paraId="2E840E3F" w14:textId="458FE4ED" w:rsidR="003A7AEA" w:rsidRPr="00770207" w:rsidRDefault="00106A00" w:rsidP="00106A00">
      <w:pPr>
        <w:pStyle w:val="ListParagraph"/>
        <w:rPr>
          <w:rFonts w:ascii="Arial" w:hAnsi="Arial" w:cs="Arial"/>
          <w:sz w:val="20"/>
          <w:szCs w:val="20"/>
        </w:rPr>
      </w:pPr>
      <w:r w:rsidRPr="00770207">
        <w:rPr>
          <w:rFonts w:ascii="Arial" w:hAnsi="Arial" w:cs="Arial"/>
          <w:sz w:val="20"/>
          <w:szCs w:val="20"/>
        </w:rPr>
        <w:t>The essential steps of this model-based approach are the following:</w:t>
      </w:r>
    </w:p>
    <w:p w14:paraId="1B23484E" w14:textId="63BE64A1" w:rsidR="003A7AEA" w:rsidRPr="00770207" w:rsidRDefault="003A7AEA" w:rsidP="006B29BE">
      <w:pPr>
        <w:pStyle w:val="ListParagraph"/>
        <w:numPr>
          <w:ilvl w:val="0"/>
          <w:numId w:val="11"/>
        </w:numPr>
        <w:rPr>
          <w:rFonts w:ascii="Arial" w:hAnsi="Arial" w:cs="Arial"/>
          <w:sz w:val="20"/>
          <w:szCs w:val="20"/>
        </w:rPr>
      </w:pPr>
      <w:r w:rsidRPr="00770207">
        <w:rPr>
          <w:rFonts w:ascii="Arial" w:hAnsi="Arial" w:cs="Arial"/>
          <w:sz w:val="20"/>
          <w:szCs w:val="20"/>
        </w:rPr>
        <w:t>Start from single speech sentence samples (e.g. Harvard sentences) recorded in dry and clean environment</w:t>
      </w:r>
      <w:r w:rsidR="009B353D" w:rsidRPr="00770207">
        <w:rPr>
          <w:rFonts w:ascii="Arial" w:hAnsi="Arial" w:cs="Arial"/>
          <w:sz w:val="20"/>
          <w:szCs w:val="20"/>
        </w:rPr>
        <w:t xml:space="preserve"> obtained from the respective listening lab</w:t>
      </w:r>
      <w:r w:rsidR="000E52CF" w:rsidRPr="00770207">
        <w:rPr>
          <w:rFonts w:ascii="Arial" w:hAnsi="Arial" w:cs="Arial"/>
          <w:sz w:val="20"/>
          <w:szCs w:val="20"/>
        </w:rPr>
        <w:t>, following suitable guidelines of e.g. [2], [3]</w:t>
      </w:r>
      <w:r w:rsidRPr="00770207">
        <w:rPr>
          <w:rFonts w:ascii="Arial" w:hAnsi="Arial" w:cs="Arial"/>
          <w:sz w:val="20"/>
          <w:szCs w:val="20"/>
        </w:rPr>
        <w:t>.</w:t>
      </w:r>
    </w:p>
    <w:p w14:paraId="10C41B66" w14:textId="4BEFA12E" w:rsidR="009B353D" w:rsidRPr="00770207" w:rsidRDefault="003A7AEA" w:rsidP="006B29BE">
      <w:pPr>
        <w:numPr>
          <w:ilvl w:val="0"/>
          <w:numId w:val="11"/>
        </w:numPr>
        <w:rPr>
          <w:rFonts w:cs="Arial"/>
          <w:lang w:val="en-US"/>
        </w:rPr>
      </w:pPr>
      <w:r w:rsidRPr="00770207">
        <w:rPr>
          <w:rFonts w:cs="Arial"/>
          <w:lang w:val="en-US"/>
        </w:rPr>
        <w:lastRenderedPageBreak/>
        <w:t xml:space="preserve">Have </w:t>
      </w:r>
      <w:r w:rsidR="009B353D" w:rsidRPr="00770207">
        <w:rPr>
          <w:rFonts w:cs="Arial"/>
          <w:lang w:val="en-US"/>
        </w:rPr>
        <w:t>stereo/</w:t>
      </w:r>
      <w:r w:rsidRPr="00770207">
        <w:rPr>
          <w:rFonts w:cs="Arial"/>
          <w:lang w:val="en-US"/>
        </w:rPr>
        <w:t xml:space="preserve">spatial room impulse responses </w:t>
      </w:r>
      <w:r w:rsidR="009B353D" w:rsidRPr="00770207">
        <w:rPr>
          <w:rFonts w:cs="Arial"/>
          <w:lang w:val="en-US"/>
        </w:rPr>
        <w:t xml:space="preserve">(SRIR) </w:t>
      </w:r>
      <w:r w:rsidRPr="00770207">
        <w:rPr>
          <w:rFonts w:cs="Arial"/>
          <w:lang w:val="en-US"/>
        </w:rPr>
        <w:t>respective</w:t>
      </w:r>
    </w:p>
    <w:p w14:paraId="1828A393" w14:textId="77777777" w:rsidR="009B353D" w:rsidRPr="00770207" w:rsidRDefault="003A7AEA" w:rsidP="006B29BE">
      <w:pPr>
        <w:pStyle w:val="ListParagraph"/>
        <w:numPr>
          <w:ilvl w:val="2"/>
          <w:numId w:val="11"/>
        </w:numPr>
        <w:rPr>
          <w:rFonts w:ascii="Arial" w:hAnsi="Arial" w:cs="Arial"/>
          <w:sz w:val="20"/>
          <w:szCs w:val="20"/>
        </w:rPr>
      </w:pPr>
      <w:r w:rsidRPr="00770207">
        <w:rPr>
          <w:rFonts w:ascii="Arial" w:hAnsi="Arial" w:cs="Arial"/>
          <w:sz w:val="20"/>
          <w:szCs w:val="20"/>
        </w:rPr>
        <w:t>the room/environment,</w:t>
      </w:r>
    </w:p>
    <w:p w14:paraId="7E004990" w14:textId="7DD2BB41" w:rsidR="003A7AEA" w:rsidRPr="00770207" w:rsidRDefault="003A7AEA" w:rsidP="006B29BE">
      <w:pPr>
        <w:pStyle w:val="ListParagraph"/>
        <w:numPr>
          <w:ilvl w:val="2"/>
          <w:numId w:val="11"/>
        </w:numPr>
        <w:rPr>
          <w:rFonts w:ascii="Arial" w:hAnsi="Arial" w:cs="Arial"/>
          <w:sz w:val="20"/>
          <w:szCs w:val="20"/>
        </w:rPr>
      </w:pPr>
      <w:r w:rsidRPr="00770207">
        <w:rPr>
          <w:rFonts w:ascii="Arial" w:hAnsi="Arial" w:cs="Arial"/>
          <w:sz w:val="20"/>
          <w:szCs w:val="20"/>
        </w:rPr>
        <w:t>the relevant talker positions,</w:t>
      </w:r>
    </w:p>
    <w:p w14:paraId="6C130881" w14:textId="433680FB" w:rsidR="003A7AEA" w:rsidRPr="00770207" w:rsidRDefault="003A7AEA" w:rsidP="006B29BE">
      <w:pPr>
        <w:pStyle w:val="ListParagraph"/>
        <w:numPr>
          <w:ilvl w:val="2"/>
          <w:numId w:val="11"/>
        </w:numPr>
        <w:rPr>
          <w:rFonts w:ascii="Arial" w:hAnsi="Arial" w:cs="Arial"/>
          <w:sz w:val="20"/>
          <w:szCs w:val="20"/>
        </w:rPr>
      </w:pPr>
      <w:r w:rsidRPr="00770207">
        <w:rPr>
          <w:rFonts w:ascii="Arial" w:hAnsi="Arial" w:cs="Arial"/>
          <w:sz w:val="20"/>
          <w:szCs w:val="20"/>
        </w:rPr>
        <w:t xml:space="preserve">the relevant </w:t>
      </w:r>
      <w:r w:rsidR="009B353D" w:rsidRPr="00770207">
        <w:rPr>
          <w:rFonts w:ascii="Arial" w:hAnsi="Arial" w:cs="Arial"/>
          <w:sz w:val="20"/>
          <w:szCs w:val="20"/>
        </w:rPr>
        <w:t>stereo/</w:t>
      </w:r>
      <w:r w:rsidRPr="00770207">
        <w:rPr>
          <w:rFonts w:ascii="Arial" w:hAnsi="Arial" w:cs="Arial"/>
          <w:sz w:val="20"/>
          <w:szCs w:val="20"/>
        </w:rPr>
        <w:t>spatial microphone positions and orientations.</w:t>
      </w:r>
    </w:p>
    <w:p w14:paraId="313A2BFC" w14:textId="43073EC6" w:rsidR="003A7AEA" w:rsidRPr="00770207" w:rsidRDefault="003A7AEA" w:rsidP="006B29BE">
      <w:pPr>
        <w:numPr>
          <w:ilvl w:val="0"/>
          <w:numId w:val="11"/>
        </w:numPr>
        <w:rPr>
          <w:rFonts w:cs="Arial"/>
          <w:lang w:val="en-US"/>
        </w:rPr>
      </w:pPr>
      <w:r w:rsidRPr="00770207">
        <w:rPr>
          <w:rFonts w:cs="Arial"/>
          <w:lang w:val="en-US"/>
        </w:rPr>
        <w:t>Filter (convolve) sentence samples with SRIR, then do loudness normalization.</w:t>
      </w:r>
    </w:p>
    <w:p w14:paraId="1FB62469" w14:textId="0513E7AA" w:rsidR="003A7AEA" w:rsidRPr="00770207" w:rsidRDefault="003A7AEA" w:rsidP="006B29BE">
      <w:pPr>
        <w:numPr>
          <w:ilvl w:val="0"/>
          <w:numId w:val="11"/>
        </w:numPr>
        <w:rPr>
          <w:rFonts w:cs="Arial"/>
          <w:lang w:val="en-US"/>
        </w:rPr>
      </w:pPr>
      <w:r w:rsidRPr="00770207">
        <w:rPr>
          <w:rFonts w:cs="Arial"/>
          <w:lang w:val="en-US"/>
        </w:rPr>
        <w:t xml:space="preserve">Combine with another </w:t>
      </w:r>
      <w:r w:rsidR="009B353D" w:rsidRPr="00770207">
        <w:rPr>
          <w:rFonts w:cs="Arial"/>
          <w:lang w:val="en-US"/>
        </w:rPr>
        <w:t>stereo/</w:t>
      </w:r>
      <w:r w:rsidRPr="00770207">
        <w:rPr>
          <w:rFonts w:cs="Arial"/>
          <w:lang w:val="en-US"/>
        </w:rPr>
        <w:t xml:space="preserve">spatially filtered sentence </w:t>
      </w:r>
      <w:r w:rsidR="009B353D" w:rsidRPr="00770207">
        <w:rPr>
          <w:rFonts w:cs="Arial"/>
          <w:lang w:val="en-US"/>
        </w:rPr>
        <w:t>to obtain a sentence pair</w:t>
      </w:r>
      <w:r w:rsidRPr="00770207">
        <w:rPr>
          <w:rFonts w:cs="Arial"/>
          <w:lang w:val="en-US"/>
        </w:rPr>
        <w:t>.</w:t>
      </w:r>
    </w:p>
    <w:p w14:paraId="299F9D06" w14:textId="706E9654" w:rsidR="003A7AEA" w:rsidRPr="00770207" w:rsidRDefault="003A7AEA" w:rsidP="006B29BE">
      <w:pPr>
        <w:numPr>
          <w:ilvl w:val="0"/>
          <w:numId w:val="11"/>
        </w:numPr>
        <w:rPr>
          <w:rFonts w:cs="Arial"/>
          <w:lang w:val="en-US"/>
        </w:rPr>
      </w:pPr>
      <w:r w:rsidRPr="00770207">
        <w:rPr>
          <w:rFonts w:cs="Arial"/>
          <w:lang w:val="en-US"/>
        </w:rPr>
        <w:t xml:space="preserve">Add </w:t>
      </w:r>
      <w:r w:rsidR="009B353D" w:rsidRPr="00770207">
        <w:rPr>
          <w:rFonts w:cs="Arial"/>
          <w:lang w:val="en-US"/>
        </w:rPr>
        <w:t>stereo/</w:t>
      </w:r>
      <w:r w:rsidRPr="00770207">
        <w:rPr>
          <w:rFonts w:cs="Arial"/>
          <w:lang w:val="en-US"/>
        </w:rPr>
        <w:t>spatial noise respective the room/environment with predetermined loudness level.</w:t>
      </w:r>
    </w:p>
    <w:p w14:paraId="304BDB6A" w14:textId="5321627D" w:rsidR="002F7501" w:rsidRDefault="009B353D" w:rsidP="000E52CF">
      <w:pPr>
        <w:ind w:left="720"/>
        <w:rPr>
          <w:rFonts w:cs="Arial"/>
          <w:lang w:val="en-US"/>
        </w:rPr>
      </w:pPr>
      <w:r w:rsidRPr="00770207">
        <w:rPr>
          <w:rFonts w:cs="Arial"/>
          <w:lang w:val="en-US"/>
        </w:rPr>
        <w:t>It is to be noted that the required SRIR would have to be obtained well in advance</w:t>
      </w:r>
      <w:r w:rsidR="004F1D99" w:rsidRPr="00770207">
        <w:rPr>
          <w:rFonts w:cs="Arial"/>
          <w:lang w:val="en-US"/>
        </w:rPr>
        <w:t>,</w:t>
      </w:r>
      <w:r w:rsidRPr="00770207">
        <w:rPr>
          <w:rFonts w:cs="Arial"/>
          <w:lang w:val="en-US"/>
        </w:rPr>
        <w:t xml:space="preserve"> e.g.</w:t>
      </w:r>
      <w:r w:rsidR="004F1D99" w:rsidRPr="00770207">
        <w:rPr>
          <w:rFonts w:cs="Arial"/>
          <w:lang w:val="en-US"/>
        </w:rPr>
        <w:t>,</w:t>
      </w:r>
      <w:r w:rsidRPr="00770207">
        <w:rPr>
          <w:rFonts w:cs="Arial"/>
          <w:lang w:val="en-US"/>
        </w:rPr>
        <w:t xml:space="preserve"> from volunteering organizations. These SRIRs would have to meet certain requirements defined in the test plan. Having them well in advance would SA4 give good possibilities to verify their correctness and their meeting of </w:t>
      </w:r>
      <w:r w:rsidR="004F1D99" w:rsidRPr="00770207">
        <w:rPr>
          <w:rFonts w:cs="Arial"/>
          <w:lang w:val="en-US"/>
        </w:rPr>
        <w:t>the requirements.</w:t>
      </w:r>
      <w:r w:rsidRPr="00770207">
        <w:rPr>
          <w:rFonts w:cs="Arial"/>
          <w:lang w:val="en-US"/>
        </w:rPr>
        <w:t xml:space="preserve">  </w:t>
      </w:r>
      <w:bookmarkEnd w:id="8"/>
      <w:bookmarkEnd w:id="9"/>
    </w:p>
    <w:p w14:paraId="42CC2908" w14:textId="2E9F95CB" w:rsidR="00062F9F" w:rsidRPr="00770207" w:rsidRDefault="00062F9F" w:rsidP="00062F9F">
      <w:pPr>
        <w:rPr>
          <w:rFonts w:cs="Arial"/>
          <w:lang w:val="en-US"/>
        </w:rPr>
      </w:pPr>
      <w:r>
        <w:rPr>
          <w:rFonts w:cs="Arial"/>
          <w:lang w:val="en-US"/>
        </w:rPr>
        <w:t xml:space="preserve">Comparing </w:t>
      </w:r>
      <w:r w:rsidR="00066750">
        <w:rPr>
          <w:rFonts w:cs="Arial"/>
          <w:lang w:val="en-US"/>
        </w:rPr>
        <w:t>the three</w:t>
      </w:r>
      <w:r>
        <w:rPr>
          <w:rFonts w:cs="Arial"/>
          <w:lang w:val="en-US"/>
        </w:rPr>
        <w:t xml:space="preserve"> approaches, the </w:t>
      </w:r>
      <w:r w:rsidR="00066750">
        <w:rPr>
          <w:rFonts w:cs="Arial"/>
          <w:lang w:val="en-US"/>
        </w:rPr>
        <w:t xml:space="preserve">source believes that while the in-situ approach may generate the most realistic stereo/immersive original test material, it is also most impractical. The remaining simplified in-situ and the model-based approach may </w:t>
      </w:r>
      <w:r w:rsidR="00DC052F">
        <w:rPr>
          <w:rFonts w:cs="Arial"/>
          <w:lang w:val="en-US"/>
        </w:rPr>
        <w:t xml:space="preserve">introduce a certain lack of realism mainly resulting from the fact that a human speaker will be replaced by a loudspeaker. Both </w:t>
      </w:r>
      <w:r w:rsidR="00066750">
        <w:rPr>
          <w:rFonts w:cs="Arial"/>
          <w:lang w:val="en-US"/>
        </w:rPr>
        <w:t>lead to similar results</w:t>
      </w:r>
      <w:r w:rsidR="00DC052F">
        <w:rPr>
          <w:rFonts w:cs="Arial"/>
          <w:lang w:val="en-US"/>
        </w:rPr>
        <w:t xml:space="preserve"> in terms of realism</w:t>
      </w:r>
      <w:r w:rsidR="00066750">
        <w:rPr>
          <w:rFonts w:cs="Arial"/>
          <w:lang w:val="en-US"/>
        </w:rPr>
        <w:t xml:space="preserve"> if SRIRs can be recorded with high quality. The source has good experience with SRIR recordings and thus believes that </w:t>
      </w:r>
      <w:r w:rsidR="00DC052F">
        <w:rPr>
          <w:rFonts w:cs="Arial"/>
          <w:lang w:val="en-US"/>
        </w:rPr>
        <w:t xml:space="preserve">once the SRIRs are available, </w:t>
      </w:r>
      <w:r w:rsidR="00066750">
        <w:rPr>
          <w:rFonts w:cs="Arial"/>
          <w:lang w:val="en-US"/>
        </w:rPr>
        <w:t>the model-based approach is preferable due to practical advantages</w:t>
      </w:r>
      <w:r w:rsidR="00DC052F">
        <w:rPr>
          <w:rFonts w:cs="Arial"/>
          <w:lang w:val="en-US"/>
        </w:rPr>
        <w:t xml:space="preserve"> as well as good repeatability/reproducibility and controllability</w:t>
      </w:r>
      <w:r w:rsidR="00066750">
        <w:rPr>
          <w:rFonts w:cs="Arial"/>
          <w:lang w:val="en-US"/>
        </w:rPr>
        <w:t xml:space="preserve">.  </w:t>
      </w:r>
    </w:p>
    <w:p w14:paraId="692D36D0" w14:textId="665F7565" w:rsidR="00806E53" w:rsidRPr="00770207" w:rsidRDefault="00806E53" w:rsidP="00806E53">
      <w:pPr>
        <w:pStyle w:val="Heading1"/>
      </w:pPr>
      <w:r w:rsidRPr="00770207">
        <w:t>Conclusion</w:t>
      </w:r>
      <w:r w:rsidR="00682CAF" w:rsidRPr="00770207">
        <w:t xml:space="preserve"> and Proposal</w:t>
      </w:r>
    </w:p>
    <w:p w14:paraId="5E79D458" w14:textId="5729C517" w:rsidR="002072C9" w:rsidRPr="00770207" w:rsidRDefault="00940E48" w:rsidP="002072C9">
      <w:pPr>
        <w:rPr>
          <w:rFonts w:cs="Arial"/>
          <w:lang w:val="en-CA"/>
        </w:rPr>
      </w:pPr>
      <w:r w:rsidRPr="00770207">
        <w:rPr>
          <w:rFonts w:cs="Arial"/>
        </w:rPr>
        <w:t>The</w:t>
      </w:r>
      <w:r w:rsidR="002072C9" w:rsidRPr="00770207">
        <w:rPr>
          <w:rFonts w:cs="Arial"/>
        </w:rPr>
        <w:t xml:space="preserve"> IVAS codec will support </w:t>
      </w:r>
      <w:r w:rsidR="002072C9" w:rsidRPr="00770207">
        <w:rPr>
          <w:rFonts w:cs="Arial"/>
          <w:lang w:val="en-CA"/>
        </w:rPr>
        <w:t xml:space="preserve">conversational voice and VR telephony and conferencing use cases on the one hand and </w:t>
      </w:r>
      <w:r w:rsidR="002072C9" w:rsidRPr="00770207">
        <w:rPr>
          <w:rFonts w:cs="Arial"/>
        </w:rPr>
        <w:t>user generated live and non-live content streaming</w:t>
      </w:r>
      <w:r w:rsidR="002072C9" w:rsidRPr="00770207">
        <w:rPr>
          <w:rFonts w:cs="Arial"/>
          <w:lang w:val="en-CA"/>
        </w:rPr>
        <w:t xml:space="preserve"> use cases on the other hand</w:t>
      </w:r>
      <w:r w:rsidRPr="00770207">
        <w:rPr>
          <w:rFonts w:cs="Arial"/>
          <w:lang w:val="en-CA"/>
        </w:rPr>
        <w:t xml:space="preserve">. </w:t>
      </w:r>
      <w:r w:rsidR="00300921" w:rsidRPr="00770207">
        <w:rPr>
          <w:rFonts w:cs="Arial"/>
          <w:lang w:val="en-CA"/>
        </w:rPr>
        <w:t>Consequently,</w:t>
      </w:r>
      <w:r w:rsidR="002072C9" w:rsidRPr="00770207">
        <w:rPr>
          <w:rFonts w:cs="Arial"/>
          <w:lang w:val="en-CA"/>
        </w:rPr>
        <w:t xml:space="preserve"> </w:t>
      </w:r>
      <w:r w:rsidR="00BF2254" w:rsidRPr="00770207">
        <w:rPr>
          <w:rFonts w:cs="Arial"/>
          <w:lang w:val="en-CA"/>
        </w:rPr>
        <w:t xml:space="preserve">comprehensive </w:t>
      </w:r>
      <w:r w:rsidR="002072C9" w:rsidRPr="00770207">
        <w:rPr>
          <w:rFonts w:cs="Arial"/>
          <w:lang w:val="en-CA"/>
        </w:rPr>
        <w:t xml:space="preserve">IVAS codec </w:t>
      </w:r>
      <w:r w:rsidR="00BF2254" w:rsidRPr="00770207">
        <w:rPr>
          <w:rFonts w:cs="Arial"/>
          <w:lang w:val="en-CA"/>
        </w:rPr>
        <w:t>evaluation</w:t>
      </w:r>
      <w:r w:rsidR="00300921" w:rsidRPr="00770207">
        <w:rPr>
          <w:rFonts w:cs="Arial"/>
          <w:lang w:val="en-CA"/>
        </w:rPr>
        <w:t>s should adopt</w:t>
      </w:r>
      <w:r w:rsidR="002072C9" w:rsidRPr="00770207">
        <w:rPr>
          <w:rFonts w:cs="Arial"/>
          <w:lang w:val="en-CA"/>
        </w:rPr>
        <w:t xml:space="preserve"> test methodologies suitable for both cases. </w:t>
      </w:r>
      <w:r w:rsidR="00300921" w:rsidRPr="00770207">
        <w:rPr>
          <w:rFonts w:cs="Arial"/>
          <w:lang w:val="en-CA"/>
        </w:rPr>
        <w:t xml:space="preserve">There should thus be audio quality tests with expert/experienced listeners and speech transmission quality tests with naïve listeners. </w:t>
      </w:r>
    </w:p>
    <w:p w14:paraId="06AABA01" w14:textId="1B9937A4" w:rsidR="00340E52" w:rsidRPr="00770207" w:rsidRDefault="002072C9" w:rsidP="002072C9">
      <w:pPr>
        <w:rPr>
          <w:rFonts w:cs="Arial"/>
          <w:lang w:val="en-CA"/>
        </w:rPr>
      </w:pPr>
      <w:r w:rsidRPr="00770207">
        <w:rPr>
          <w:rFonts w:cs="Arial"/>
          <w:lang w:val="en-CA"/>
        </w:rPr>
        <w:t xml:space="preserve">The contribution has presented basic workflows for test material creation for </w:t>
      </w:r>
      <w:r w:rsidR="00340E52" w:rsidRPr="00770207">
        <w:rPr>
          <w:rFonts w:cs="Arial"/>
          <w:lang w:val="en-CA"/>
        </w:rPr>
        <w:t>both</w:t>
      </w:r>
      <w:r w:rsidR="00300921" w:rsidRPr="00770207">
        <w:rPr>
          <w:rFonts w:cs="Arial"/>
          <w:lang w:val="en-CA"/>
        </w:rPr>
        <w:t xml:space="preserve"> cases</w:t>
      </w:r>
      <w:r w:rsidRPr="00770207">
        <w:rPr>
          <w:rFonts w:cs="Arial"/>
          <w:lang w:val="en-CA"/>
        </w:rPr>
        <w:t xml:space="preserve">. Test material generation for audio quality tests should follow the traditional workflow of </w:t>
      </w:r>
      <w:r w:rsidR="00867ABC" w:rsidRPr="00770207">
        <w:rPr>
          <w:rFonts w:cs="Arial"/>
          <w:lang w:val="en-CA"/>
        </w:rPr>
        <w:t>pre-</w:t>
      </w:r>
      <w:r w:rsidRPr="00770207">
        <w:rPr>
          <w:rFonts w:cs="Arial"/>
          <w:lang w:val="en-CA"/>
        </w:rPr>
        <w:t xml:space="preserve">selecting critical material by the SA4 committee and then </w:t>
      </w:r>
      <w:r w:rsidR="00867ABC" w:rsidRPr="00770207">
        <w:rPr>
          <w:rFonts w:cs="Arial"/>
          <w:lang w:val="en-CA"/>
        </w:rPr>
        <w:t>making</w:t>
      </w:r>
      <w:r w:rsidRPr="00770207">
        <w:rPr>
          <w:rFonts w:cs="Arial"/>
          <w:lang w:val="en-CA"/>
        </w:rPr>
        <w:t xml:space="preserve"> a random selection of the </w:t>
      </w:r>
      <w:proofErr w:type="gramStart"/>
      <w:r w:rsidRPr="00770207">
        <w:rPr>
          <w:rFonts w:cs="Arial"/>
          <w:lang w:val="en-CA"/>
        </w:rPr>
        <w:t>actually used</w:t>
      </w:r>
      <w:proofErr w:type="gramEnd"/>
      <w:r w:rsidRPr="00770207">
        <w:rPr>
          <w:rFonts w:cs="Arial"/>
          <w:lang w:val="en-CA"/>
        </w:rPr>
        <w:t xml:space="preserve"> </w:t>
      </w:r>
      <w:r w:rsidR="00340E52" w:rsidRPr="00770207">
        <w:rPr>
          <w:rFonts w:cs="Arial"/>
          <w:lang w:val="en-CA"/>
        </w:rPr>
        <w:t>test items.</w:t>
      </w:r>
    </w:p>
    <w:p w14:paraId="614670BA" w14:textId="098C0ADA" w:rsidR="002072C9" w:rsidRPr="00770207" w:rsidRDefault="00340E52" w:rsidP="00340E52">
      <w:pPr>
        <w:rPr>
          <w:rFonts w:cs="Arial"/>
          <w:lang w:val="en-US"/>
        </w:rPr>
      </w:pPr>
      <w:r w:rsidRPr="00770207">
        <w:rPr>
          <w:rFonts w:cs="Arial"/>
          <w:lang w:val="en-CA"/>
        </w:rPr>
        <w:t xml:space="preserve">For test material generation for speech transmission quality tests with naïve listeners it was shown that the traditional workflow with relying on raw speech sentences from the listening labs may run into practical problems. However, the source believes that these problems can be overcome using a model-based approach </w:t>
      </w:r>
      <w:r w:rsidR="00300921" w:rsidRPr="00770207">
        <w:rPr>
          <w:rFonts w:cs="Arial"/>
          <w:lang w:val="en-CA"/>
        </w:rPr>
        <w:t xml:space="preserve">relying on filtering raw mono speech </w:t>
      </w:r>
      <w:r w:rsidR="006C4A81" w:rsidRPr="00770207">
        <w:rPr>
          <w:rFonts w:cs="Arial"/>
          <w:lang w:val="en-CA"/>
        </w:rPr>
        <w:t>with</w:t>
      </w:r>
      <w:r w:rsidRPr="00770207">
        <w:rPr>
          <w:rFonts w:cs="Arial"/>
          <w:lang w:val="en-CA"/>
        </w:rPr>
        <w:t xml:space="preserve"> stereo/spatial room impulse response</w:t>
      </w:r>
      <w:r w:rsidR="006C4A81" w:rsidRPr="00770207">
        <w:rPr>
          <w:rFonts w:cs="Arial"/>
          <w:lang w:val="en-CA"/>
        </w:rPr>
        <w:t xml:space="preserve"> filters </w:t>
      </w:r>
      <w:r w:rsidRPr="00770207">
        <w:rPr>
          <w:rFonts w:cs="Arial"/>
          <w:lang w:val="en-CA"/>
        </w:rPr>
        <w:t xml:space="preserve">of the relevant </w:t>
      </w:r>
      <w:r w:rsidR="00300921" w:rsidRPr="00770207">
        <w:rPr>
          <w:rFonts w:cs="Arial"/>
          <w:lang w:val="en-CA"/>
        </w:rPr>
        <w:t xml:space="preserve">acoustical </w:t>
      </w:r>
      <w:r w:rsidRPr="00770207">
        <w:rPr>
          <w:rFonts w:cs="Arial"/>
          <w:lang w:val="en-CA"/>
        </w:rPr>
        <w:t xml:space="preserve">environments. </w:t>
      </w:r>
      <w:r w:rsidRPr="00770207">
        <w:rPr>
          <w:rFonts w:cs="Arial"/>
          <w:lang w:val="en-US"/>
        </w:rPr>
        <w:t>W</w:t>
      </w:r>
      <w:r w:rsidR="002072C9" w:rsidRPr="00770207">
        <w:rPr>
          <w:rFonts w:cs="Arial"/>
          <w:lang w:val="en-US"/>
        </w:rPr>
        <w:t xml:space="preserve">hile recording SRIRs is a significant effort, </w:t>
      </w:r>
      <w:r w:rsidRPr="00770207">
        <w:rPr>
          <w:rFonts w:cs="Arial"/>
          <w:lang w:val="en-US"/>
        </w:rPr>
        <w:t>this</w:t>
      </w:r>
      <w:r w:rsidR="002072C9" w:rsidRPr="00770207">
        <w:rPr>
          <w:rFonts w:cs="Arial"/>
          <w:lang w:val="en-US"/>
        </w:rPr>
        <w:t xml:space="preserve"> remains a once-for-all effort which enables straightforward generation of realistic test materials </w:t>
      </w:r>
      <w:r w:rsidR="006C4A81" w:rsidRPr="00770207">
        <w:rPr>
          <w:rFonts w:cs="Arial"/>
          <w:lang w:val="en-US"/>
        </w:rPr>
        <w:t>in a repeatable/reproducible and controllable process</w:t>
      </w:r>
      <w:r w:rsidR="002072C9" w:rsidRPr="00770207">
        <w:rPr>
          <w:rFonts w:cs="Arial"/>
          <w:lang w:val="en-US"/>
        </w:rPr>
        <w:t>.</w:t>
      </w:r>
    </w:p>
    <w:p w14:paraId="147BC5A6" w14:textId="5BEE09A2" w:rsidR="00E41643" w:rsidRPr="00770207" w:rsidRDefault="00340E52" w:rsidP="00BC59D2">
      <w:pPr>
        <w:rPr>
          <w:rFonts w:cs="Arial"/>
        </w:rPr>
      </w:pPr>
      <w:r w:rsidRPr="00770207">
        <w:rPr>
          <w:rFonts w:cs="Arial"/>
        </w:rPr>
        <w:t>It is proposed to adopt the presented workflows for test material creation</w:t>
      </w:r>
      <w:r w:rsidR="00D71A77">
        <w:rPr>
          <w:rFonts w:cs="Arial"/>
        </w:rPr>
        <w:t>.</w:t>
      </w:r>
      <w:r w:rsidRPr="00770207">
        <w:rPr>
          <w:rFonts w:cs="Arial"/>
        </w:rPr>
        <w:t xml:space="preserve"> </w:t>
      </w:r>
      <w:r w:rsidR="00D71A77">
        <w:rPr>
          <w:rFonts w:cs="Arial"/>
        </w:rPr>
        <w:t>It is further proposed to explore in detail the model-based approach for the</w:t>
      </w:r>
      <w:r w:rsidRPr="00770207">
        <w:rPr>
          <w:rFonts w:cs="Arial"/>
        </w:rPr>
        <w:t xml:space="preserve"> material generation for </w:t>
      </w:r>
      <w:r w:rsidR="00D71A77">
        <w:rPr>
          <w:rFonts w:cs="Arial"/>
        </w:rPr>
        <w:t>IVAS</w:t>
      </w:r>
      <w:r w:rsidRPr="00770207">
        <w:rPr>
          <w:rFonts w:cs="Arial"/>
        </w:rPr>
        <w:t xml:space="preserve"> speech transmission quality tests</w:t>
      </w:r>
      <w:r w:rsidR="00D71A77">
        <w:rPr>
          <w:rFonts w:cs="Arial"/>
        </w:rPr>
        <w:t xml:space="preserve"> by </w:t>
      </w:r>
      <w:r w:rsidR="00DE627F">
        <w:rPr>
          <w:rFonts w:cs="Arial"/>
        </w:rPr>
        <w:t xml:space="preserve">collecting and assessing SRIRs for different acoustical environments and for different stereo/immersive audio input formats. The source is willing to contribute to that work by sharing own experience. </w:t>
      </w:r>
      <w:r w:rsidR="00D71A77">
        <w:rPr>
          <w:rFonts w:cs="Arial"/>
        </w:rPr>
        <w:t xml:space="preserve"> </w:t>
      </w:r>
    </w:p>
    <w:p w14:paraId="5E68897F" w14:textId="15507104" w:rsidR="009274CE" w:rsidRPr="00770207" w:rsidRDefault="009274CE" w:rsidP="0057781B">
      <w:pPr>
        <w:pStyle w:val="Heading1"/>
        <w:numPr>
          <w:ilvl w:val="0"/>
          <w:numId w:val="0"/>
        </w:numPr>
        <w:ind w:left="432" w:hanging="432"/>
        <w:rPr>
          <w:lang w:val="en-CA"/>
        </w:rPr>
      </w:pPr>
      <w:r w:rsidRPr="00770207">
        <w:t>Reference</w:t>
      </w:r>
      <w:r w:rsidR="0057781B" w:rsidRPr="00770207">
        <w:t>s</w:t>
      </w:r>
    </w:p>
    <w:p w14:paraId="55CC23C9" w14:textId="154B9A9D" w:rsidR="000E1C0E" w:rsidRPr="00770207" w:rsidRDefault="000E1C0E" w:rsidP="0057781B">
      <w:pPr>
        <w:ind w:left="426" w:hanging="426"/>
        <w:rPr>
          <w:rFonts w:cs="Arial"/>
          <w:lang w:val="en-CA"/>
        </w:rPr>
      </w:pPr>
      <w:r w:rsidRPr="00770207">
        <w:rPr>
          <w:rFonts w:cs="Arial"/>
          <w:lang w:val="en-CA"/>
        </w:rPr>
        <w:t>[</w:t>
      </w:r>
      <w:r w:rsidR="00804EC1" w:rsidRPr="00770207">
        <w:rPr>
          <w:rFonts w:cs="Arial"/>
          <w:lang w:val="en-CA"/>
        </w:rPr>
        <w:t>1</w:t>
      </w:r>
      <w:r w:rsidRPr="00770207">
        <w:rPr>
          <w:rFonts w:cs="Arial"/>
          <w:lang w:val="en-CA"/>
        </w:rPr>
        <w:t>]</w:t>
      </w:r>
      <w:r w:rsidRPr="00770207">
        <w:rPr>
          <w:rFonts w:cs="Arial"/>
          <w:lang w:val="en-CA"/>
        </w:rPr>
        <w:tab/>
      </w:r>
      <w:r w:rsidRPr="00770207">
        <w:rPr>
          <w:rStyle w:val="normaltextrun"/>
          <w:rFonts w:cs="Arial"/>
          <w:lang w:val="en-US"/>
        </w:rPr>
        <w:t>3GPP</w:t>
      </w:r>
      <w:r w:rsidRPr="00770207">
        <w:rPr>
          <w:rFonts w:cs="Arial"/>
          <w:lang w:val="en-CA"/>
        </w:rPr>
        <w:t xml:space="preserve"> </w:t>
      </w:r>
      <w:proofErr w:type="spellStart"/>
      <w:r w:rsidRPr="00770207">
        <w:rPr>
          <w:rFonts w:cs="Arial"/>
          <w:lang w:val="en-CA"/>
        </w:rPr>
        <w:t>Tdoc</w:t>
      </w:r>
      <w:proofErr w:type="spellEnd"/>
      <w:r w:rsidRPr="00770207">
        <w:rPr>
          <w:rFonts w:cs="Arial"/>
          <w:lang w:val="en-CA"/>
        </w:rPr>
        <w:t xml:space="preserve"> S4-21013</w:t>
      </w:r>
      <w:r w:rsidR="00804EC1" w:rsidRPr="00770207">
        <w:rPr>
          <w:rFonts w:cs="Arial"/>
          <w:lang w:val="en-CA"/>
        </w:rPr>
        <w:t>8</w:t>
      </w:r>
      <w:r w:rsidRPr="00770207">
        <w:rPr>
          <w:rFonts w:cs="Arial"/>
          <w:lang w:val="en-CA"/>
        </w:rPr>
        <w:t xml:space="preserve">: </w:t>
      </w:r>
      <w:r w:rsidR="00804EC1" w:rsidRPr="00770207">
        <w:rPr>
          <w:rFonts w:cs="Arial"/>
          <w:lang w:val="en-CA"/>
        </w:rPr>
        <w:t>Test methodologies for IVAS codec testing</w:t>
      </w:r>
      <w:r w:rsidRPr="00770207">
        <w:rPr>
          <w:rFonts w:cs="Arial"/>
          <w:lang w:val="en-CA"/>
        </w:rPr>
        <w:t>, Dolby Laboratories Inc.</w:t>
      </w:r>
    </w:p>
    <w:p w14:paraId="107728D8" w14:textId="5F856214" w:rsidR="00804EC1" w:rsidRPr="00770207" w:rsidRDefault="00804EC1" w:rsidP="0057781B">
      <w:pPr>
        <w:ind w:left="426" w:hanging="426"/>
        <w:rPr>
          <w:rFonts w:cs="Arial"/>
          <w:lang w:val="en-US"/>
        </w:rPr>
      </w:pPr>
      <w:r w:rsidRPr="00770207">
        <w:rPr>
          <w:rFonts w:cs="Arial"/>
          <w:lang w:val="en-CA"/>
        </w:rPr>
        <w:t>[2]</w:t>
      </w:r>
      <w:r w:rsidRPr="00770207">
        <w:rPr>
          <w:rFonts w:cs="Arial"/>
          <w:lang w:val="en-CA"/>
        </w:rPr>
        <w:tab/>
      </w:r>
      <w:r w:rsidRPr="00770207">
        <w:rPr>
          <w:rFonts w:cs="Arial"/>
          <w:lang w:val="en-US"/>
        </w:rPr>
        <w:t>ITU-T Handbook of subjective testing practical procedures</w:t>
      </w:r>
    </w:p>
    <w:p w14:paraId="1B107B0D" w14:textId="1F5394E1" w:rsidR="00804EC1" w:rsidRPr="00770207" w:rsidRDefault="00804EC1" w:rsidP="0057781B">
      <w:pPr>
        <w:ind w:left="426" w:hanging="426"/>
        <w:rPr>
          <w:rStyle w:val="normaltextrun"/>
          <w:rFonts w:cs="Arial"/>
          <w:lang w:val="en-US"/>
        </w:rPr>
      </w:pPr>
      <w:r w:rsidRPr="00770207">
        <w:rPr>
          <w:rFonts w:cs="Arial"/>
          <w:lang w:val="en-US"/>
        </w:rPr>
        <w:t>[3]</w:t>
      </w:r>
      <w:r w:rsidRPr="00770207">
        <w:rPr>
          <w:rFonts w:cs="Arial"/>
          <w:lang w:val="en-US"/>
        </w:rPr>
        <w:tab/>
      </w:r>
      <w:r w:rsidRPr="00770207">
        <w:rPr>
          <w:rFonts w:cs="Arial"/>
        </w:rPr>
        <w:t>ITU–T Recommendation P.800 (1996): Methods for subjective determination of transmission quality</w:t>
      </w:r>
    </w:p>
    <w:sectPr w:rsidR="00804EC1" w:rsidRPr="00770207" w:rsidSect="00DF4BC2">
      <w:headerReference w:type="default" r:id="rId11"/>
      <w:headerReference w:type="first" r:id="rId12"/>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7E87D9" w14:textId="77777777" w:rsidR="00F47862" w:rsidRDefault="00F47862">
      <w:r>
        <w:separator/>
      </w:r>
    </w:p>
  </w:endnote>
  <w:endnote w:type="continuationSeparator" w:id="0">
    <w:p w14:paraId="311A42D9" w14:textId="77777777" w:rsidR="00F47862" w:rsidRDefault="00F47862">
      <w:r>
        <w:continuationSeparator/>
      </w:r>
    </w:p>
  </w:endnote>
  <w:endnote w:type="continuationNotice" w:id="1">
    <w:p w14:paraId="6349E309" w14:textId="77777777" w:rsidR="00F47862" w:rsidRDefault="00F478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Palatino Linotype"/>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F750F" w14:textId="77777777" w:rsidR="00F47862" w:rsidRDefault="00F47862">
      <w:r>
        <w:separator/>
      </w:r>
    </w:p>
  </w:footnote>
  <w:footnote w:type="continuationSeparator" w:id="0">
    <w:p w14:paraId="15636023" w14:textId="77777777" w:rsidR="00F47862" w:rsidRDefault="00F47862">
      <w:r>
        <w:continuationSeparator/>
      </w:r>
    </w:p>
  </w:footnote>
  <w:footnote w:type="continuationNotice" w:id="1">
    <w:p w14:paraId="622981F5" w14:textId="77777777" w:rsidR="00F47862" w:rsidRDefault="00F478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19B5E" w14:textId="77777777" w:rsidR="00B16A3F" w:rsidRPr="00B134A5" w:rsidRDefault="00B16A3F"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46605" w14:textId="5DA3F9CF" w:rsidR="00B16A3F" w:rsidRPr="00BC59D2" w:rsidRDefault="00B16A3F" w:rsidP="00BC59D2">
    <w:pPr>
      <w:pStyle w:val="Header"/>
      <w:tabs>
        <w:tab w:val="left" w:pos="11508"/>
      </w:tabs>
      <w:rPr>
        <w:rFonts w:cs="Arial"/>
        <w:sz w:val="22"/>
      </w:rPr>
    </w:pPr>
    <w:r w:rsidRPr="00B91F1E">
      <w:rPr>
        <w:rFonts w:cs="Arial"/>
        <w:b/>
        <w:sz w:val="22"/>
      </w:rPr>
      <w:t>3GPP TSG-SA4 Meeting #1</w:t>
    </w:r>
    <w:r>
      <w:rPr>
        <w:rFonts w:cs="Arial"/>
        <w:b/>
        <w:sz w:val="22"/>
      </w:rPr>
      <w:t>13-e</w:t>
    </w:r>
    <w:r w:rsidRPr="00B91F1E">
      <w:rPr>
        <w:rFonts w:cs="Arial"/>
        <w:b/>
        <w:sz w:val="22"/>
      </w:rPr>
      <w:tab/>
    </w:r>
    <w:r>
      <w:rPr>
        <w:rFonts w:cs="Arial"/>
        <w:b/>
        <w:sz w:val="22"/>
      </w:rPr>
      <w:tab/>
    </w:r>
    <w:proofErr w:type="spellStart"/>
    <w:r w:rsidRPr="00B91F1E">
      <w:rPr>
        <w:rFonts w:cs="Arial"/>
        <w:sz w:val="22"/>
      </w:rPr>
      <w:t>Tdoc</w:t>
    </w:r>
    <w:proofErr w:type="spellEnd"/>
    <w:r w:rsidRPr="00B91F1E">
      <w:rPr>
        <w:rFonts w:cs="Arial"/>
        <w:sz w:val="22"/>
      </w:rPr>
      <w:t xml:space="preserve"> </w:t>
    </w:r>
    <w:r w:rsidRPr="00BC59D2">
      <w:rPr>
        <w:rFonts w:cs="Arial"/>
        <w:sz w:val="22"/>
      </w:rPr>
      <w:t>S4-</w:t>
    </w:r>
    <w:r w:rsidR="009E1622" w:rsidRPr="009E1622">
      <w:rPr>
        <w:rFonts w:cs="Arial"/>
        <w:sz w:val="22"/>
      </w:rPr>
      <w:t>210564</w:t>
    </w:r>
    <w:r>
      <w:rPr>
        <w:rFonts w:cs="Arial"/>
        <w:sz w:val="22"/>
      </w:rPr>
      <w:br/>
    </w:r>
    <w:r>
      <w:rPr>
        <w:rFonts w:cs="Arial"/>
        <w:b/>
        <w:sz w:val="22"/>
      </w:rPr>
      <w:t>6 - 14 April</w:t>
    </w:r>
    <w:r w:rsidRPr="00C90CA2">
      <w:rPr>
        <w:rFonts w:cs="Arial"/>
        <w:b/>
        <w:sz w:val="22"/>
      </w:rPr>
      <w:t xml:space="preserve"> 20</w:t>
    </w:r>
    <w:r>
      <w:rPr>
        <w:rFonts w:cs="Arial"/>
        <w:b/>
        <w:sz w:val="22"/>
      </w:rPr>
      <w:t>21</w:t>
    </w:r>
    <w:r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3FA2E56"/>
    <w:multiLevelType w:val="hybridMultilevel"/>
    <w:tmpl w:val="1B305118"/>
    <w:lvl w:ilvl="0" w:tplc="52F2929E">
      <w:start w:val="3"/>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2E2332"/>
    <w:multiLevelType w:val="hybridMultilevel"/>
    <w:tmpl w:val="7E980C36"/>
    <w:lvl w:ilvl="0" w:tplc="D886143C">
      <w:start w:val="3"/>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7F00BB1"/>
    <w:multiLevelType w:val="multilevel"/>
    <w:tmpl w:val="33083F7E"/>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lowerLetter"/>
      <w:lvlText w:val="%3)"/>
      <w:lvlJc w:val="left"/>
      <w:pPr>
        <w:ind w:left="2520" w:hanging="360"/>
      </w:pPr>
      <w:rPr>
        <w:rFonts w:hint="default"/>
      </w:r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3"/>
  </w:num>
  <w:num w:numId="4">
    <w:abstractNumId w:val="5"/>
  </w:num>
  <w:num w:numId="5">
    <w:abstractNumId w:val="2"/>
  </w:num>
  <w:num w:numId="6">
    <w:abstractNumId w:val="7"/>
  </w:num>
  <w:num w:numId="7">
    <w:abstractNumId w:val="6"/>
  </w:num>
  <w:num w:numId="8">
    <w:abstractNumId w:val="10"/>
  </w:num>
  <w:num w:numId="9">
    <w:abstractNumId w:val="4"/>
  </w:num>
  <w:num w:numId="10">
    <w:abstractNumId w:val="1"/>
  </w:num>
  <w:num w:numId="11">
    <w:abstractNumId w:val="11"/>
  </w:num>
  <w:num w:numId="12">
    <w:abstractNumId w:val="8"/>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265BC"/>
    <w:rsid w:val="00030F6E"/>
    <w:rsid w:val="00031980"/>
    <w:rsid w:val="00032753"/>
    <w:rsid w:val="0003296E"/>
    <w:rsid w:val="000353C6"/>
    <w:rsid w:val="00036BB2"/>
    <w:rsid w:val="0003722C"/>
    <w:rsid w:val="0003789A"/>
    <w:rsid w:val="00037E5B"/>
    <w:rsid w:val="00040594"/>
    <w:rsid w:val="000409B2"/>
    <w:rsid w:val="00043028"/>
    <w:rsid w:val="00043E8D"/>
    <w:rsid w:val="000444FB"/>
    <w:rsid w:val="00046597"/>
    <w:rsid w:val="0004667C"/>
    <w:rsid w:val="00050050"/>
    <w:rsid w:val="0005035E"/>
    <w:rsid w:val="00050720"/>
    <w:rsid w:val="00051F1F"/>
    <w:rsid w:val="00054865"/>
    <w:rsid w:val="000572DB"/>
    <w:rsid w:val="000579BB"/>
    <w:rsid w:val="00060A25"/>
    <w:rsid w:val="00060D8F"/>
    <w:rsid w:val="0006189A"/>
    <w:rsid w:val="00061CA5"/>
    <w:rsid w:val="00061D78"/>
    <w:rsid w:val="0006250B"/>
    <w:rsid w:val="000629D7"/>
    <w:rsid w:val="00062F9F"/>
    <w:rsid w:val="00063231"/>
    <w:rsid w:val="00063FEA"/>
    <w:rsid w:val="00064248"/>
    <w:rsid w:val="000646D4"/>
    <w:rsid w:val="00066750"/>
    <w:rsid w:val="00067215"/>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3788"/>
    <w:rsid w:val="000B4786"/>
    <w:rsid w:val="000B5882"/>
    <w:rsid w:val="000B5E95"/>
    <w:rsid w:val="000B616E"/>
    <w:rsid w:val="000B6F5F"/>
    <w:rsid w:val="000B7134"/>
    <w:rsid w:val="000B71CD"/>
    <w:rsid w:val="000B76EE"/>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1C0E"/>
    <w:rsid w:val="000E35A1"/>
    <w:rsid w:val="000E456B"/>
    <w:rsid w:val="000E47B8"/>
    <w:rsid w:val="000E52CF"/>
    <w:rsid w:val="000E56F1"/>
    <w:rsid w:val="000E63E3"/>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F61"/>
    <w:rsid w:val="000F7A5A"/>
    <w:rsid w:val="00101338"/>
    <w:rsid w:val="00101999"/>
    <w:rsid w:val="001038CD"/>
    <w:rsid w:val="001049D5"/>
    <w:rsid w:val="001053A9"/>
    <w:rsid w:val="001053F4"/>
    <w:rsid w:val="001069CC"/>
    <w:rsid w:val="00106A00"/>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A83"/>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636"/>
    <w:rsid w:val="00153814"/>
    <w:rsid w:val="00153FBC"/>
    <w:rsid w:val="001540A3"/>
    <w:rsid w:val="00155145"/>
    <w:rsid w:val="00155675"/>
    <w:rsid w:val="001559DB"/>
    <w:rsid w:val="00155C95"/>
    <w:rsid w:val="00157D5A"/>
    <w:rsid w:val="001602BF"/>
    <w:rsid w:val="0016141E"/>
    <w:rsid w:val="00162187"/>
    <w:rsid w:val="00162396"/>
    <w:rsid w:val="001630F1"/>
    <w:rsid w:val="001631DF"/>
    <w:rsid w:val="00163FD7"/>
    <w:rsid w:val="0016471F"/>
    <w:rsid w:val="0016540B"/>
    <w:rsid w:val="00165DBD"/>
    <w:rsid w:val="0017013F"/>
    <w:rsid w:val="00170475"/>
    <w:rsid w:val="001706AE"/>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69B5"/>
    <w:rsid w:val="001B0BE3"/>
    <w:rsid w:val="001B1673"/>
    <w:rsid w:val="001B3406"/>
    <w:rsid w:val="001B41C9"/>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1A9A"/>
    <w:rsid w:val="001E47F1"/>
    <w:rsid w:val="001E58CD"/>
    <w:rsid w:val="001E617A"/>
    <w:rsid w:val="001E63F2"/>
    <w:rsid w:val="001E6FE0"/>
    <w:rsid w:val="001F19CE"/>
    <w:rsid w:val="001F46C7"/>
    <w:rsid w:val="001F77DA"/>
    <w:rsid w:val="002005DC"/>
    <w:rsid w:val="0020134D"/>
    <w:rsid w:val="00201B9D"/>
    <w:rsid w:val="00202D5A"/>
    <w:rsid w:val="0020358F"/>
    <w:rsid w:val="00203C0E"/>
    <w:rsid w:val="00203FF1"/>
    <w:rsid w:val="002040A5"/>
    <w:rsid w:val="0020526D"/>
    <w:rsid w:val="0020570E"/>
    <w:rsid w:val="002057B1"/>
    <w:rsid w:val="002072C9"/>
    <w:rsid w:val="00207D19"/>
    <w:rsid w:val="002107E0"/>
    <w:rsid w:val="00212A9E"/>
    <w:rsid w:val="002134DF"/>
    <w:rsid w:val="002135AB"/>
    <w:rsid w:val="00214896"/>
    <w:rsid w:val="00214CFE"/>
    <w:rsid w:val="002157F0"/>
    <w:rsid w:val="00215DFB"/>
    <w:rsid w:val="00217F85"/>
    <w:rsid w:val="00220207"/>
    <w:rsid w:val="00220477"/>
    <w:rsid w:val="00220CE9"/>
    <w:rsid w:val="00224596"/>
    <w:rsid w:val="002249C1"/>
    <w:rsid w:val="00226404"/>
    <w:rsid w:val="00227EAF"/>
    <w:rsid w:val="002307FD"/>
    <w:rsid w:val="002322A0"/>
    <w:rsid w:val="00233815"/>
    <w:rsid w:val="00234CEF"/>
    <w:rsid w:val="00234F3D"/>
    <w:rsid w:val="002350B9"/>
    <w:rsid w:val="002355A0"/>
    <w:rsid w:val="0023647C"/>
    <w:rsid w:val="00237247"/>
    <w:rsid w:val="002402C4"/>
    <w:rsid w:val="00240502"/>
    <w:rsid w:val="00241C2A"/>
    <w:rsid w:val="00242152"/>
    <w:rsid w:val="002445C5"/>
    <w:rsid w:val="002446CB"/>
    <w:rsid w:val="00245C1D"/>
    <w:rsid w:val="00250BAC"/>
    <w:rsid w:val="00250E52"/>
    <w:rsid w:val="002510BC"/>
    <w:rsid w:val="0025114B"/>
    <w:rsid w:val="002515DF"/>
    <w:rsid w:val="0025303F"/>
    <w:rsid w:val="00253829"/>
    <w:rsid w:val="00253A6D"/>
    <w:rsid w:val="00255195"/>
    <w:rsid w:val="0025549E"/>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300F"/>
    <w:rsid w:val="00277BB5"/>
    <w:rsid w:val="002805A8"/>
    <w:rsid w:val="00280A61"/>
    <w:rsid w:val="00282521"/>
    <w:rsid w:val="00282F44"/>
    <w:rsid w:val="0028303F"/>
    <w:rsid w:val="002831C6"/>
    <w:rsid w:val="00284758"/>
    <w:rsid w:val="002860AF"/>
    <w:rsid w:val="00286B5D"/>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1D0F"/>
    <w:rsid w:val="002A25FC"/>
    <w:rsid w:val="002A3660"/>
    <w:rsid w:val="002A4E51"/>
    <w:rsid w:val="002A560E"/>
    <w:rsid w:val="002A5992"/>
    <w:rsid w:val="002A5A38"/>
    <w:rsid w:val="002A5BA9"/>
    <w:rsid w:val="002B1F7D"/>
    <w:rsid w:val="002B23B5"/>
    <w:rsid w:val="002B2EA3"/>
    <w:rsid w:val="002B381A"/>
    <w:rsid w:val="002B485A"/>
    <w:rsid w:val="002B4DB2"/>
    <w:rsid w:val="002B7174"/>
    <w:rsid w:val="002B7209"/>
    <w:rsid w:val="002B7D45"/>
    <w:rsid w:val="002C0A50"/>
    <w:rsid w:val="002C1C92"/>
    <w:rsid w:val="002C1FE3"/>
    <w:rsid w:val="002C23DE"/>
    <w:rsid w:val="002C4DD4"/>
    <w:rsid w:val="002C56C3"/>
    <w:rsid w:val="002C5CF6"/>
    <w:rsid w:val="002C6E2F"/>
    <w:rsid w:val="002C6E69"/>
    <w:rsid w:val="002C7D3D"/>
    <w:rsid w:val="002C7DCA"/>
    <w:rsid w:val="002D02E7"/>
    <w:rsid w:val="002D0A98"/>
    <w:rsid w:val="002D0ACC"/>
    <w:rsid w:val="002D0CDC"/>
    <w:rsid w:val="002D0CE4"/>
    <w:rsid w:val="002D1434"/>
    <w:rsid w:val="002D38BB"/>
    <w:rsid w:val="002D3BEB"/>
    <w:rsid w:val="002D4B9E"/>
    <w:rsid w:val="002D501F"/>
    <w:rsid w:val="002D5C5E"/>
    <w:rsid w:val="002D6225"/>
    <w:rsid w:val="002D6E08"/>
    <w:rsid w:val="002D7F0C"/>
    <w:rsid w:val="002E1130"/>
    <w:rsid w:val="002E1A2D"/>
    <w:rsid w:val="002E1C21"/>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038F"/>
    <w:rsid w:val="00300921"/>
    <w:rsid w:val="0030121C"/>
    <w:rsid w:val="003014C2"/>
    <w:rsid w:val="00301F7C"/>
    <w:rsid w:val="0030215B"/>
    <w:rsid w:val="0030381B"/>
    <w:rsid w:val="0030464A"/>
    <w:rsid w:val="00304A95"/>
    <w:rsid w:val="00306811"/>
    <w:rsid w:val="003102C6"/>
    <w:rsid w:val="00311B11"/>
    <w:rsid w:val="003135BC"/>
    <w:rsid w:val="003143B9"/>
    <w:rsid w:val="00314F07"/>
    <w:rsid w:val="00315374"/>
    <w:rsid w:val="00315C39"/>
    <w:rsid w:val="003179A1"/>
    <w:rsid w:val="003216AD"/>
    <w:rsid w:val="00321B3F"/>
    <w:rsid w:val="00322C41"/>
    <w:rsid w:val="00322DCE"/>
    <w:rsid w:val="003234B4"/>
    <w:rsid w:val="00323560"/>
    <w:rsid w:val="00323BBA"/>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36431"/>
    <w:rsid w:val="00340222"/>
    <w:rsid w:val="00340E5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3051"/>
    <w:rsid w:val="003559B3"/>
    <w:rsid w:val="00356E55"/>
    <w:rsid w:val="00356EA9"/>
    <w:rsid w:val="003621BE"/>
    <w:rsid w:val="003632B3"/>
    <w:rsid w:val="00363A2C"/>
    <w:rsid w:val="00364F24"/>
    <w:rsid w:val="00365B1C"/>
    <w:rsid w:val="00365E7D"/>
    <w:rsid w:val="00365F21"/>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467"/>
    <w:rsid w:val="0038088E"/>
    <w:rsid w:val="00381220"/>
    <w:rsid w:val="00382952"/>
    <w:rsid w:val="00384897"/>
    <w:rsid w:val="003851A8"/>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D9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AEA"/>
    <w:rsid w:val="003A7C82"/>
    <w:rsid w:val="003A7CA8"/>
    <w:rsid w:val="003B01B5"/>
    <w:rsid w:val="003B0210"/>
    <w:rsid w:val="003B022E"/>
    <w:rsid w:val="003B103E"/>
    <w:rsid w:val="003B1283"/>
    <w:rsid w:val="003B12D6"/>
    <w:rsid w:val="003B1580"/>
    <w:rsid w:val="003B26FB"/>
    <w:rsid w:val="003B2F2D"/>
    <w:rsid w:val="003B3DC2"/>
    <w:rsid w:val="003B5EA9"/>
    <w:rsid w:val="003C0086"/>
    <w:rsid w:val="003C0CEA"/>
    <w:rsid w:val="003C0E87"/>
    <w:rsid w:val="003C124E"/>
    <w:rsid w:val="003C2BBB"/>
    <w:rsid w:val="003C3406"/>
    <w:rsid w:val="003C3753"/>
    <w:rsid w:val="003C439F"/>
    <w:rsid w:val="003C49E6"/>
    <w:rsid w:val="003C712D"/>
    <w:rsid w:val="003C78BB"/>
    <w:rsid w:val="003C7C07"/>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8F5"/>
    <w:rsid w:val="003E38AE"/>
    <w:rsid w:val="003E4453"/>
    <w:rsid w:val="003E50A5"/>
    <w:rsid w:val="003E5B7F"/>
    <w:rsid w:val="003F05EE"/>
    <w:rsid w:val="003F1D20"/>
    <w:rsid w:val="003F3D31"/>
    <w:rsid w:val="003F3FFD"/>
    <w:rsid w:val="003F4B63"/>
    <w:rsid w:val="003F64A9"/>
    <w:rsid w:val="003F6841"/>
    <w:rsid w:val="003F78B3"/>
    <w:rsid w:val="0040068E"/>
    <w:rsid w:val="0040090A"/>
    <w:rsid w:val="00400E80"/>
    <w:rsid w:val="004011FB"/>
    <w:rsid w:val="00401F6D"/>
    <w:rsid w:val="00402CBB"/>
    <w:rsid w:val="00402D24"/>
    <w:rsid w:val="00402E52"/>
    <w:rsid w:val="00403828"/>
    <w:rsid w:val="00403850"/>
    <w:rsid w:val="004043D3"/>
    <w:rsid w:val="004048ED"/>
    <w:rsid w:val="00405E8A"/>
    <w:rsid w:val="0040735D"/>
    <w:rsid w:val="00407D12"/>
    <w:rsid w:val="00407DB4"/>
    <w:rsid w:val="00410429"/>
    <w:rsid w:val="00411099"/>
    <w:rsid w:val="00413153"/>
    <w:rsid w:val="00413FA9"/>
    <w:rsid w:val="004148F6"/>
    <w:rsid w:val="004149D9"/>
    <w:rsid w:val="00415A3A"/>
    <w:rsid w:val="004160EF"/>
    <w:rsid w:val="0042037B"/>
    <w:rsid w:val="004216A1"/>
    <w:rsid w:val="00421806"/>
    <w:rsid w:val="00422B0F"/>
    <w:rsid w:val="00422C79"/>
    <w:rsid w:val="00423A39"/>
    <w:rsid w:val="00424023"/>
    <w:rsid w:val="00424BCF"/>
    <w:rsid w:val="004264DC"/>
    <w:rsid w:val="004265F2"/>
    <w:rsid w:val="00426865"/>
    <w:rsid w:val="00431140"/>
    <w:rsid w:val="00431D41"/>
    <w:rsid w:val="00432AF1"/>
    <w:rsid w:val="00434088"/>
    <w:rsid w:val="004365D1"/>
    <w:rsid w:val="00436B7B"/>
    <w:rsid w:val="004370C1"/>
    <w:rsid w:val="00437676"/>
    <w:rsid w:val="00437D5E"/>
    <w:rsid w:val="004409EC"/>
    <w:rsid w:val="00440A5E"/>
    <w:rsid w:val="00440E74"/>
    <w:rsid w:val="004420EE"/>
    <w:rsid w:val="00442F26"/>
    <w:rsid w:val="004439E0"/>
    <w:rsid w:val="0044412A"/>
    <w:rsid w:val="0044766F"/>
    <w:rsid w:val="00447828"/>
    <w:rsid w:val="00447BAC"/>
    <w:rsid w:val="00450B7E"/>
    <w:rsid w:val="00450B8B"/>
    <w:rsid w:val="00450D04"/>
    <w:rsid w:val="00454CFD"/>
    <w:rsid w:val="0045699E"/>
    <w:rsid w:val="004615A6"/>
    <w:rsid w:val="00461EE0"/>
    <w:rsid w:val="00462766"/>
    <w:rsid w:val="00462893"/>
    <w:rsid w:val="00462C19"/>
    <w:rsid w:val="00463495"/>
    <w:rsid w:val="00464782"/>
    <w:rsid w:val="00465429"/>
    <w:rsid w:val="00465447"/>
    <w:rsid w:val="00466843"/>
    <w:rsid w:val="00467172"/>
    <w:rsid w:val="00467A79"/>
    <w:rsid w:val="00467DF0"/>
    <w:rsid w:val="0047077D"/>
    <w:rsid w:val="0047320D"/>
    <w:rsid w:val="00473887"/>
    <w:rsid w:val="00473D79"/>
    <w:rsid w:val="00474BF9"/>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DCB"/>
    <w:rsid w:val="00484E17"/>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B"/>
    <w:rsid w:val="004C3FE3"/>
    <w:rsid w:val="004C43CF"/>
    <w:rsid w:val="004C4DED"/>
    <w:rsid w:val="004C7B2D"/>
    <w:rsid w:val="004D0616"/>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7A03"/>
    <w:rsid w:val="004F1C87"/>
    <w:rsid w:val="004F1D99"/>
    <w:rsid w:val="004F2611"/>
    <w:rsid w:val="004F26A0"/>
    <w:rsid w:val="004F2E19"/>
    <w:rsid w:val="004F4328"/>
    <w:rsid w:val="004F5198"/>
    <w:rsid w:val="004F6325"/>
    <w:rsid w:val="004F6971"/>
    <w:rsid w:val="00500761"/>
    <w:rsid w:val="00500E85"/>
    <w:rsid w:val="005011C8"/>
    <w:rsid w:val="00501A12"/>
    <w:rsid w:val="005023C5"/>
    <w:rsid w:val="00504F94"/>
    <w:rsid w:val="00505658"/>
    <w:rsid w:val="005056DF"/>
    <w:rsid w:val="005065C3"/>
    <w:rsid w:val="00506DC0"/>
    <w:rsid w:val="00506E8A"/>
    <w:rsid w:val="00507A84"/>
    <w:rsid w:val="005105ED"/>
    <w:rsid w:val="00510E70"/>
    <w:rsid w:val="00510EC3"/>
    <w:rsid w:val="0051120B"/>
    <w:rsid w:val="00511F95"/>
    <w:rsid w:val="0051270C"/>
    <w:rsid w:val="005129E0"/>
    <w:rsid w:val="00512BEE"/>
    <w:rsid w:val="00513F94"/>
    <w:rsid w:val="00514499"/>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4C07"/>
    <w:rsid w:val="0052558D"/>
    <w:rsid w:val="0052569B"/>
    <w:rsid w:val="0052585A"/>
    <w:rsid w:val="00525AD2"/>
    <w:rsid w:val="00525B06"/>
    <w:rsid w:val="00526CA1"/>
    <w:rsid w:val="00527DAE"/>
    <w:rsid w:val="005300B4"/>
    <w:rsid w:val="00530137"/>
    <w:rsid w:val="00532C09"/>
    <w:rsid w:val="005332A3"/>
    <w:rsid w:val="00533AD3"/>
    <w:rsid w:val="00534BD2"/>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2EC1"/>
    <w:rsid w:val="005637FD"/>
    <w:rsid w:val="00564B3E"/>
    <w:rsid w:val="00565EBC"/>
    <w:rsid w:val="005666BE"/>
    <w:rsid w:val="00566705"/>
    <w:rsid w:val="00567F3E"/>
    <w:rsid w:val="00570012"/>
    <w:rsid w:val="0057058E"/>
    <w:rsid w:val="00570DD0"/>
    <w:rsid w:val="00570DDC"/>
    <w:rsid w:val="00570FDF"/>
    <w:rsid w:val="00571ED2"/>
    <w:rsid w:val="00573680"/>
    <w:rsid w:val="005748A9"/>
    <w:rsid w:val="00574D8C"/>
    <w:rsid w:val="0057506A"/>
    <w:rsid w:val="00575B42"/>
    <w:rsid w:val="005764BF"/>
    <w:rsid w:val="00576E13"/>
    <w:rsid w:val="00577814"/>
    <w:rsid w:val="0057781B"/>
    <w:rsid w:val="00580229"/>
    <w:rsid w:val="005820D3"/>
    <w:rsid w:val="005832B2"/>
    <w:rsid w:val="0058363A"/>
    <w:rsid w:val="005841E7"/>
    <w:rsid w:val="00584AC0"/>
    <w:rsid w:val="00586051"/>
    <w:rsid w:val="0058649A"/>
    <w:rsid w:val="005864FC"/>
    <w:rsid w:val="005873CD"/>
    <w:rsid w:val="005912D8"/>
    <w:rsid w:val="00592146"/>
    <w:rsid w:val="005925D1"/>
    <w:rsid w:val="00592DC4"/>
    <w:rsid w:val="0059483C"/>
    <w:rsid w:val="00595B34"/>
    <w:rsid w:val="00596C52"/>
    <w:rsid w:val="00597CBC"/>
    <w:rsid w:val="005A01C6"/>
    <w:rsid w:val="005A0373"/>
    <w:rsid w:val="005A07A3"/>
    <w:rsid w:val="005A1177"/>
    <w:rsid w:val="005A17AF"/>
    <w:rsid w:val="005A204F"/>
    <w:rsid w:val="005A2C1C"/>
    <w:rsid w:val="005A2D3C"/>
    <w:rsid w:val="005A2ED9"/>
    <w:rsid w:val="005A481C"/>
    <w:rsid w:val="005A5713"/>
    <w:rsid w:val="005A620D"/>
    <w:rsid w:val="005A7037"/>
    <w:rsid w:val="005A7045"/>
    <w:rsid w:val="005B0EA1"/>
    <w:rsid w:val="005B1DC7"/>
    <w:rsid w:val="005B2756"/>
    <w:rsid w:val="005B3174"/>
    <w:rsid w:val="005B3B1A"/>
    <w:rsid w:val="005B3E2D"/>
    <w:rsid w:val="005B3F17"/>
    <w:rsid w:val="005B61BB"/>
    <w:rsid w:val="005B63C4"/>
    <w:rsid w:val="005B6F3D"/>
    <w:rsid w:val="005B7F9D"/>
    <w:rsid w:val="005C0051"/>
    <w:rsid w:val="005C386C"/>
    <w:rsid w:val="005C3DCD"/>
    <w:rsid w:val="005C4BE4"/>
    <w:rsid w:val="005D0D67"/>
    <w:rsid w:val="005D1D7E"/>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79C2"/>
    <w:rsid w:val="005E7AE5"/>
    <w:rsid w:val="005F0ACE"/>
    <w:rsid w:val="005F0BF8"/>
    <w:rsid w:val="005F13A8"/>
    <w:rsid w:val="005F2859"/>
    <w:rsid w:val="005F2962"/>
    <w:rsid w:val="005F2A3B"/>
    <w:rsid w:val="005F3E89"/>
    <w:rsid w:val="005F452E"/>
    <w:rsid w:val="005F5409"/>
    <w:rsid w:val="0060007C"/>
    <w:rsid w:val="0060079E"/>
    <w:rsid w:val="0060093E"/>
    <w:rsid w:val="00600BD2"/>
    <w:rsid w:val="00601676"/>
    <w:rsid w:val="00602DF3"/>
    <w:rsid w:val="0060347E"/>
    <w:rsid w:val="00603703"/>
    <w:rsid w:val="00605C1C"/>
    <w:rsid w:val="006108BA"/>
    <w:rsid w:val="00610A82"/>
    <w:rsid w:val="00611D68"/>
    <w:rsid w:val="00613814"/>
    <w:rsid w:val="00613D81"/>
    <w:rsid w:val="0061435F"/>
    <w:rsid w:val="006149DC"/>
    <w:rsid w:val="00615C93"/>
    <w:rsid w:val="0061748C"/>
    <w:rsid w:val="00617F50"/>
    <w:rsid w:val="0062143B"/>
    <w:rsid w:val="00622940"/>
    <w:rsid w:val="00622E4A"/>
    <w:rsid w:val="00623561"/>
    <w:rsid w:val="00623E75"/>
    <w:rsid w:val="006242A3"/>
    <w:rsid w:val="006248CE"/>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40B"/>
    <w:rsid w:val="00656B07"/>
    <w:rsid w:val="00657015"/>
    <w:rsid w:val="006576F3"/>
    <w:rsid w:val="00657813"/>
    <w:rsid w:val="00657C45"/>
    <w:rsid w:val="00660891"/>
    <w:rsid w:val="006614D6"/>
    <w:rsid w:val="0066330F"/>
    <w:rsid w:val="0066559A"/>
    <w:rsid w:val="00665783"/>
    <w:rsid w:val="00666B9F"/>
    <w:rsid w:val="00667225"/>
    <w:rsid w:val="006672DE"/>
    <w:rsid w:val="00670246"/>
    <w:rsid w:val="00671B77"/>
    <w:rsid w:val="006725C3"/>
    <w:rsid w:val="00672A73"/>
    <w:rsid w:val="00672AE3"/>
    <w:rsid w:val="0067388C"/>
    <w:rsid w:val="006747D7"/>
    <w:rsid w:val="0067495F"/>
    <w:rsid w:val="00674AA9"/>
    <w:rsid w:val="00674E96"/>
    <w:rsid w:val="00674FD2"/>
    <w:rsid w:val="00676F12"/>
    <w:rsid w:val="006801F0"/>
    <w:rsid w:val="006810B7"/>
    <w:rsid w:val="00681895"/>
    <w:rsid w:val="00682CAF"/>
    <w:rsid w:val="006836C8"/>
    <w:rsid w:val="00684656"/>
    <w:rsid w:val="0068482F"/>
    <w:rsid w:val="006849CF"/>
    <w:rsid w:val="00685718"/>
    <w:rsid w:val="00685DA6"/>
    <w:rsid w:val="00685E71"/>
    <w:rsid w:val="006868C3"/>
    <w:rsid w:val="00687A4A"/>
    <w:rsid w:val="00690805"/>
    <w:rsid w:val="00691387"/>
    <w:rsid w:val="00691C1A"/>
    <w:rsid w:val="00692CD4"/>
    <w:rsid w:val="00693164"/>
    <w:rsid w:val="00693472"/>
    <w:rsid w:val="00693ED4"/>
    <w:rsid w:val="0069450F"/>
    <w:rsid w:val="0069453E"/>
    <w:rsid w:val="00695776"/>
    <w:rsid w:val="006964D3"/>
    <w:rsid w:val="0069666C"/>
    <w:rsid w:val="0069735B"/>
    <w:rsid w:val="006A03CE"/>
    <w:rsid w:val="006A048A"/>
    <w:rsid w:val="006A0F74"/>
    <w:rsid w:val="006A1F10"/>
    <w:rsid w:val="006A26E0"/>
    <w:rsid w:val="006A3888"/>
    <w:rsid w:val="006A49B1"/>
    <w:rsid w:val="006A71D4"/>
    <w:rsid w:val="006A7BD8"/>
    <w:rsid w:val="006B03F4"/>
    <w:rsid w:val="006B0F8D"/>
    <w:rsid w:val="006B1D11"/>
    <w:rsid w:val="006B2364"/>
    <w:rsid w:val="006B29BE"/>
    <w:rsid w:val="006B302E"/>
    <w:rsid w:val="006B476B"/>
    <w:rsid w:val="006B60D3"/>
    <w:rsid w:val="006B7E66"/>
    <w:rsid w:val="006C05E0"/>
    <w:rsid w:val="006C112F"/>
    <w:rsid w:val="006C1C54"/>
    <w:rsid w:val="006C1D5E"/>
    <w:rsid w:val="006C3748"/>
    <w:rsid w:val="006C493C"/>
    <w:rsid w:val="006C4A81"/>
    <w:rsid w:val="006C53FE"/>
    <w:rsid w:val="006C6C4C"/>
    <w:rsid w:val="006C749C"/>
    <w:rsid w:val="006D05BE"/>
    <w:rsid w:val="006D205D"/>
    <w:rsid w:val="006D46ED"/>
    <w:rsid w:val="006D474E"/>
    <w:rsid w:val="006D4B39"/>
    <w:rsid w:val="006D591B"/>
    <w:rsid w:val="006D594C"/>
    <w:rsid w:val="006D6F5E"/>
    <w:rsid w:val="006D784C"/>
    <w:rsid w:val="006D7D06"/>
    <w:rsid w:val="006D7D1A"/>
    <w:rsid w:val="006E1891"/>
    <w:rsid w:val="006E264C"/>
    <w:rsid w:val="006E2D70"/>
    <w:rsid w:val="006E2F19"/>
    <w:rsid w:val="006E38E7"/>
    <w:rsid w:val="006E3938"/>
    <w:rsid w:val="006E4B27"/>
    <w:rsid w:val="006E4FC6"/>
    <w:rsid w:val="006E5087"/>
    <w:rsid w:val="006E54A8"/>
    <w:rsid w:val="006F0266"/>
    <w:rsid w:val="006F03CB"/>
    <w:rsid w:val="006F0A2C"/>
    <w:rsid w:val="006F2860"/>
    <w:rsid w:val="006F2A71"/>
    <w:rsid w:val="006F2C15"/>
    <w:rsid w:val="006F3273"/>
    <w:rsid w:val="006F36FB"/>
    <w:rsid w:val="006F4A07"/>
    <w:rsid w:val="006F5F5F"/>
    <w:rsid w:val="006F5FDE"/>
    <w:rsid w:val="007008F6"/>
    <w:rsid w:val="00701171"/>
    <w:rsid w:val="007017D6"/>
    <w:rsid w:val="007023D1"/>
    <w:rsid w:val="00702713"/>
    <w:rsid w:val="0070273B"/>
    <w:rsid w:val="00702780"/>
    <w:rsid w:val="00704661"/>
    <w:rsid w:val="00705212"/>
    <w:rsid w:val="00705519"/>
    <w:rsid w:val="00705544"/>
    <w:rsid w:val="00705BFE"/>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744"/>
    <w:rsid w:val="007209F4"/>
    <w:rsid w:val="0072266A"/>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002C"/>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207"/>
    <w:rsid w:val="00770A40"/>
    <w:rsid w:val="00771E0F"/>
    <w:rsid w:val="0077393F"/>
    <w:rsid w:val="00773D24"/>
    <w:rsid w:val="00774C27"/>
    <w:rsid w:val="00774CBE"/>
    <w:rsid w:val="00774DFD"/>
    <w:rsid w:val="0077538F"/>
    <w:rsid w:val="00775421"/>
    <w:rsid w:val="00775DCD"/>
    <w:rsid w:val="0077680E"/>
    <w:rsid w:val="00780124"/>
    <w:rsid w:val="00782089"/>
    <w:rsid w:val="00782715"/>
    <w:rsid w:val="0078453A"/>
    <w:rsid w:val="007873ED"/>
    <w:rsid w:val="007876B2"/>
    <w:rsid w:val="00787B98"/>
    <w:rsid w:val="00790984"/>
    <w:rsid w:val="00790D5A"/>
    <w:rsid w:val="0079163A"/>
    <w:rsid w:val="007918EC"/>
    <w:rsid w:val="00791D1F"/>
    <w:rsid w:val="0079393A"/>
    <w:rsid w:val="00794649"/>
    <w:rsid w:val="00795249"/>
    <w:rsid w:val="007953E6"/>
    <w:rsid w:val="00795E67"/>
    <w:rsid w:val="00796789"/>
    <w:rsid w:val="00797A13"/>
    <w:rsid w:val="007A095E"/>
    <w:rsid w:val="007A10AD"/>
    <w:rsid w:val="007A4057"/>
    <w:rsid w:val="007A49CB"/>
    <w:rsid w:val="007A4AD8"/>
    <w:rsid w:val="007A5873"/>
    <w:rsid w:val="007A6C6E"/>
    <w:rsid w:val="007A77C8"/>
    <w:rsid w:val="007A7F78"/>
    <w:rsid w:val="007B0B0B"/>
    <w:rsid w:val="007B0E2D"/>
    <w:rsid w:val="007B0EB6"/>
    <w:rsid w:val="007B11BE"/>
    <w:rsid w:val="007B2845"/>
    <w:rsid w:val="007B2E1F"/>
    <w:rsid w:val="007B3706"/>
    <w:rsid w:val="007B3A32"/>
    <w:rsid w:val="007B4334"/>
    <w:rsid w:val="007B4483"/>
    <w:rsid w:val="007B4618"/>
    <w:rsid w:val="007B578D"/>
    <w:rsid w:val="007B7B1B"/>
    <w:rsid w:val="007C0C01"/>
    <w:rsid w:val="007C1249"/>
    <w:rsid w:val="007C1554"/>
    <w:rsid w:val="007C2ACB"/>
    <w:rsid w:val="007C3E58"/>
    <w:rsid w:val="007C522B"/>
    <w:rsid w:val="007C55DF"/>
    <w:rsid w:val="007C64ED"/>
    <w:rsid w:val="007C7EF2"/>
    <w:rsid w:val="007D09DB"/>
    <w:rsid w:val="007D1436"/>
    <w:rsid w:val="007D16B2"/>
    <w:rsid w:val="007D19E8"/>
    <w:rsid w:val="007D220E"/>
    <w:rsid w:val="007D288A"/>
    <w:rsid w:val="007D2DE9"/>
    <w:rsid w:val="007D3B2E"/>
    <w:rsid w:val="007D4146"/>
    <w:rsid w:val="007D4A02"/>
    <w:rsid w:val="007D67AB"/>
    <w:rsid w:val="007D7225"/>
    <w:rsid w:val="007D7251"/>
    <w:rsid w:val="007D780F"/>
    <w:rsid w:val="007E15E7"/>
    <w:rsid w:val="007E16B1"/>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0821"/>
    <w:rsid w:val="00802AAA"/>
    <w:rsid w:val="00802DF9"/>
    <w:rsid w:val="00803D48"/>
    <w:rsid w:val="00804D56"/>
    <w:rsid w:val="00804EC1"/>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46F"/>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65A"/>
    <w:rsid w:val="00842BF2"/>
    <w:rsid w:val="008437F3"/>
    <w:rsid w:val="00843AD3"/>
    <w:rsid w:val="00844CAB"/>
    <w:rsid w:val="00845AF7"/>
    <w:rsid w:val="00846277"/>
    <w:rsid w:val="008462B7"/>
    <w:rsid w:val="008468EB"/>
    <w:rsid w:val="00846BDF"/>
    <w:rsid w:val="00847EBE"/>
    <w:rsid w:val="0085283C"/>
    <w:rsid w:val="00852A12"/>
    <w:rsid w:val="00855500"/>
    <w:rsid w:val="00856EB9"/>
    <w:rsid w:val="00857DB2"/>
    <w:rsid w:val="00857E27"/>
    <w:rsid w:val="008607DC"/>
    <w:rsid w:val="00860AD1"/>
    <w:rsid w:val="0086110D"/>
    <w:rsid w:val="00862415"/>
    <w:rsid w:val="00862702"/>
    <w:rsid w:val="00862C86"/>
    <w:rsid w:val="0086371F"/>
    <w:rsid w:val="00864DEF"/>
    <w:rsid w:val="008671EF"/>
    <w:rsid w:val="0086727F"/>
    <w:rsid w:val="00867ABC"/>
    <w:rsid w:val="00870918"/>
    <w:rsid w:val="0087117F"/>
    <w:rsid w:val="008712E1"/>
    <w:rsid w:val="008728BE"/>
    <w:rsid w:val="0087399E"/>
    <w:rsid w:val="008749A6"/>
    <w:rsid w:val="008751CD"/>
    <w:rsid w:val="00876121"/>
    <w:rsid w:val="008767A6"/>
    <w:rsid w:val="008772BD"/>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2FBB"/>
    <w:rsid w:val="0089323A"/>
    <w:rsid w:val="008937ED"/>
    <w:rsid w:val="00894B1E"/>
    <w:rsid w:val="00896D07"/>
    <w:rsid w:val="00896E88"/>
    <w:rsid w:val="008970F6"/>
    <w:rsid w:val="008A0024"/>
    <w:rsid w:val="008A0618"/>
    <w:rsid w:val="008A1140"/>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5FCD"/>
    <w:rsid w:val="008C6502"/>
    <w:rsid w:val="008C6805"/>
    <w:rsid w:val="008D09EB"/>
    <w:rsid w:val="008D0F96"/>
    <w:rsid w:val="008D1150"/>
    <w:rsid w:val="008D15EB"/>
    <w:rsid w:val="008D1D45"/>
    <w:rsid w:val="008D2054"/>
    <w:rsid w:val="008D3068"/>
    <w:rsid w:val="008D3579"/>
    <w:rsid w:val="008D3687"/>
    <w:rsid w:val="008D3691"/>
    <w:rsid w:val="008D3EBC"/>
    <w:rsid w:val="008D3F5F"/>
    <w:rsid w:val="008D4C89"/>
    <w:rsid w:val="008D4CC0"/>
    <w:rsid w:val="008E005E"/>
    <w:rsid w:val="008E0875"/>
    <w:rsid w:val="008E1E71"/>
    <w:rsid w:val="008E2A08"/>
    <w:rsid w:val="008E3BB6"/>
    <w:rsid w:val="008E5420"/>
    <w:rsid w:val="008E54CE"/>
    <w:rsid w:val="008E5DA6"/>
    <w:rsid w:val="008E6736"/>
    <w:rsid w:val="008E7240"/>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72A"/>
    <w:rsid w:val="00904863"/>
    <w:rsid w:val="00906AE5"/>
    <w:rsid w:val="00906CC1"/>
    <w:rsid w:val="0090799A"/>
    <w:rsid w:val="00907BA5"/>
    <w:rsid w:val="00910311"/>
    <w:rsid w:val="00910F4A"/>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274CE"/>
    <w:rsid w:val="00930DEF"/>
    <w:rsid w:val="0093162E"/>
    <w:rsid w:val="00931979"/>
    <w:rsid w:val="00932106"/>
    <w:rsid w:val="00932226"/>
    <w:rsid w:val="009327E6"/>
    <w:rsid w:val="0093310F"/>
    <w:rsid w:val="00933D13"/>
    <w:rsid w:val="009345C1"/>
    <w:rsid w:val="00934850"/>
    <w:rsid w:val="00934EF4"/>
    <w:rsid w:val="00935251"/>
    <w:rsid w:val="009362C0"/>
    <w:rsid w:val="009365A7"/>
    <w:rsid w:val="00936709"/>
    <w:rsid w:val="009378AB"/>
    <w:rsid w:val="009379B9"/>
    <w:rsid w:val="009400A1"/>
    <w:rsid w:val="00940E48"/>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47B9"/>
    <w:rsid w:val="009555F0"/>
    <w:rsid w:val="009569AF"/>
    <w:rsid w:val="009574B7"/>
    <w:rsid w:val="00957656"/>
    <w:rsid w:val="00960389"/>
    <w:rsid w:val="00960592"/>
    <w:rsid w:val="0096240A"/>
    <w:rsid w:val="009625CD"/>
    <w:rsid w:val="00962CB2"/>
    <w:rsid w:val="009633E7"/>
    <w:rsid w:val="00963779"/>
    <w:rsid w:val="00964CE8"/>
    <w:rsid w:val="00966162"/>
    <w:rsid w:val="00967B16"/>
    <w:rsid w:val="0097178E"/>
    <w:rsid w:val="00971797"/>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814"/>
    <w:rsid w:val="0099007F"/>
    <w:rsid w:val="009905C3"/>
    <w:rsid w:val="00990838"/>
    <w:rsid w:val="00991C2E"/>
    <w:rsid w:val="0099356E"/>
    <w:rsid w:val="009961C0"/>
    <w:rsid w:val="00996388"/>
    <w:rsid w:val="00996477"/>
    <w:rsid w:val="00997C26"/>
    <w:rsid w:val="00997CF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0AD6"/>
    <w:rsid w:val="009B1283"/>
    <w:rsid w:val="009B2883"/>
    <w:rsid w:val="009B3109"/>
    <w:rsid w:val="009B353D"/>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C7C0A"/>
    <w:rsid w:val="009D1003"/>
    <w:rsid w:val="009D3793"/>
    <w:rsid w:val="009D4242"/>
    <w:rsid w:val="009D5F40"/>
    <w:rsid w:val="009D7BA1"/>
    <w:rsid w:val="009E0A18"/>
    <w:rsid w:val="009E0C0D"/>
    <w:rsid w:val="009E0DB5"/>
    <w:rsid w:val="009E1521"/>
    <w:rsid w:val="009E1622"/>
    <w:rsid w:val="009E1D9F"/>
    <w:rsid w:val="009E2468"/>
    <w:rsid w:val="009E44D4"/>
    <w:rsid w:val="009E545B"/>
    <w:rsid w:val="009E5BDB"/>
    <w:rsid w:val="009E6909"/>
    <w:rsid w:val="009E702A"/>
    <w:rsid w:val="009F006E"/>
    <w:rsid w:val="009F0E91"/>
    <w:rsid w:val="009F10F2"/>
    <w:rsid w:val="009F11A7"/>
    <w:rsid w:val="009F135B"/>
    <w:rsid w:val="009F14F5"/>
    <w:rsid w:val="009F1950"/>
    <w:rsid w:val="009F28E1"/>
    <w:rsid w:val="009F328E"/>
    <w:rsid w:val="009F3627"/>
    <w:rsid w:val="009F48D9"/>
    <w:rsid w:val="009F49C1"/>
    <w:rsid w:val="009F5FBC"/>
    <w:rsid w:val="009F6F10"/>
    <w:rsid w:val="009F70D8"/>
    <w:rsid w:val="009F73A8"/>
    <w:rsid w:val="00A00A92"/>
    <w:rsid w:val="00A00CCE"/>
    <w:rsid w:val="00A01135"/>
    <w:rsid w:val="00A0397A"/>
    <w:rsid w:val="00A043BC"/>
    <w:rsid w:val="00A04F36"/>
    <w:rsid w:val="00A0521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A2D"/>
    <w:rsid w:val="00A32C3E"/>
    <w:rsid w:val="00A32CA9"/>
    <w:rsid w:val="00A33C1A"/>
    <w:rsid w:val="00A34A94"/>
    <w:rsid w:val="00A35377"/>
    <w:rsid w:val="00A355E3"/>
    <w:rsid w:val="00A356E2"/>
    <w:rsid w:val="00A3587B"/>
    <w:rsid w:val="00A3640D"/>
    <w:rsid w:val="00A36B33"/>
    <w:rsid w:val="00A41F87"/>
    <w:rsid w:val="00A43E76"/>
    <w:rsid w:val="00A4418C"/>
    <w:rsid w:val="00A4499A"/>
    <w:rsid w:val="00A449AC"/>
    <w:rsid w:val="00A4700A"/>
    <w:rsid w:val="00A47FCA"/>
    <w:rsid w:val="00A47FF2"/>
    <w:rsid w:val="00A50B83"/>
    <w:rsid w:val="00A50F73"/>
    <w:rsid w:val="00A50FA7"/>
    <w:rsid w:val="00A54A0C"/>
    <w:rsid w:val="00A54C8E"/>
    <w:rsid w:val="00A54CCC"/>
    <w:rsid w:val="00A563C4"/>
    <w:rsid w:val="00A5695E"/>
    <w:rsid w:val="00A571B9"/>
    <w:rsid w:val="00A575CF"/>
    <w:rsid w:val="00A57808"/>
    <w:rsid w:val="00A57871"/>
    <w:rsid w:val="00A6132F"/>
    <w:rsid w:val="00A617C3"/>
    <w:rsid w:val="00A62126"/>
    <w:rsid w:val="00A621DC"/>
    <w:rsid w:val="00A63212"/>
    <w:rsid w:val="00A64B8D"/>
    <w:rsid w:val="00A6535B"/>
    <w:rsid w:val="00A6625E"/>
    <w:rsid w:val="00A67E3F"/>
    <w:rsid w:val="00A67FBA"/>
    <w:rsid w:val="00A72418"/>
    <w:rsid w:val="00A72CF0"/>
    <w:rsid w:val="00A7349D"/>
    <w:rsid w:val="00A73E1B"/>
    <w:rsid w:val="00A752BF"/>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3424"/>
    <w:rsid w:val="00A93CEE"/>
    <w:rsid w:val="00A9496E"/>
    <w:rsid w:val="00A95B37"/>
    <w:rsid w:val="00A95D57"/>
    <w:rsid w:val="00A96717"/>
    <w:rsid w:val="00A97516"/>
    <w:rsid w:val="00AA0A1F"/>
    <w:rsid w:val="00AA2299"/>
    <w:rsid w:val="00AA287D"/>
    <w:rsid w:val="00AA2F44"/>
    <w:rsid w:val="00AA313F"/>
    <w:rsid w:val="00AA420B"/>
    <w:rsid w:val="00AA4225"/>
    <w:rsid w:val="00AA454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3A3D"/>
    <w:rsid w:val="00AC3A57"/>
    <w:rsid w:val="00AC3B5F"/>
    <w:rsid w:val="00AC4293"/>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2D7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69DB"/>
    <w:rsid w:val="00B06FEF"/>
    <w:rsid w:val="00B074E8"/>
    <w:rsid w:val="00B07AF1"/>
    <w:rsid w:val="00B11A27"/>
    <w:rsid w:val="00B11DA5"/>
    <w:rsid w:val="00B12048"/>
    <w:rsid w:val="00B12790"/>
    <w:rsid w:val="00B131CA"/>
    <w:rsid w:val="00B134A5"/>
    <w:rsid w:val="00B1399C"/>
    <w:rsid w:val="00B13A59"/>
    <w:rsid w:val="00B14311"/>
    <w:rsid w:val="00B1458C"/>
    <w:rsid w:val="00B147E8"/>
    <w:rsid w:val="00B154F6"/>
    <w:rsid w:val="00B155CA"/>
    <w:rsid w:val="00B16A3F"/>
    <w:rsid w:val="00B173B6"/>
    <w:rsid w:val="00B17EC5"/>
    <w:rsid w:val="00B203B1"/>
    <w:rsid w:val="00B21640"/>
    <w:rsid w:val="00B22143"/>
    <w:rsid w:val="00B23262"/>
    <w:rsid w:val="00B23E22"/>
    <w:rsid w:val="00B241BD"/>
    <w:rsid w:val="00B246E2"/>
    <w:rsid w:val="00B254B1"/>
    <w:rsid w:val="00B267E2"/>
    <w:rsid w:val="00B26A1A"/>
    <w:rsid w:val="00B27842"/>
    <w:rsid w:val="00B30836"/>
    <w:rsid w:val="00B31442"/>
    <w:rsid w:val="00B3167C"/>
    <w:rsid w:val="00B3557D"/>
    <w:rsid w:val="00B358B9"/>
    <w:rsid w:val="00B36762"/>
    <w:rsid w:val="00B37095"/>
    <w:rsid w:val="00B372D9"/>
    <w:rsid w:val="00B37D0A"/>
    <w:rsid w:val="00B4140E"/>
    <w:rsid w:val="00B422F0"/>
    <w:rsid w:val="00B42AFD"/>
    <w:rsid w:val="00B42F0E"/>
    <w:rsid w:val="00B42F88"/>
    <w:rsid w:val="00B43216"/>
    <w:rsid w:val="00B437C7"/>
    <w:rsid w:val="00B43834"/>
    <w:rsid w:val="00B43C39"/>
    <w:rsid w:val="00B44707"/>
    <w:rsid w:val="00B451FF"/>
    <w:rsid w:val="00B45370"/>
    <w:rsid w:val="00B4589A"/>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76F"/>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0F2F"/>
    <w:rsid w:val="00B82837"/>
    <w:rsid w:val="00B82C26"/>
    <w:rsid w:val="00B82CDD"/>
    <w:rsid w:val="00B83B1F"/>
    <w:rsid w:val="00B84A74"/>
    <w:rsid w:val="00B84D57"/>
    <w:rsid w:val="00B85640"/>
    <w:rsid w:val="00B8659C"/>
    <w:rsid w:val="00B90DE8"/>
    <w:rsid w:val="00B92308"/>
    <w:rsid w:val="00B92CEC"/>
    <w:rsid w:val="00B92D6B"/>
    <w:rsid w:val="00B93BD1"/>
    <w:rsid w:val="00B94160"/>
    <w:rsid w:val="00B94BDC"/>
    <w:rsid w:val="00B96AC6"/>
    <w:rsid w:val="00B971E0"/>
    <w:rsid w:val="00BA0349"/>
    <w:rsid w:val="00BA0358"/>
    <w:rsid w:val="00BA0856"/>
    <w:rsid w:val="00BA1036"/>
    <w:rsid w:val="00BA111F"/>
    <w:rsid w:val="00BA14B0"/>
    <w:rsid w:val="00BA1D93"/>
    <w:rsid w:val="00BA2897"/>
    <w:rsid w:val="00BA390E"/>
    <w:rsid w:val="00BA3DFC"/>
    <w:rsid w:val="00BA6107"/>
    <w:rsid w:val="00BA64E3"/>
    <w:rsid w:val="00BA64F4"/>
    <w:rsid w:val="00BA6B10"/>
    <w:rsid w:val="00BA6F6A"/>
    <w:rsid w:val="00BB035A"/>
    <w:rsid w:val="00BB0C21"/>
    <w:rsid w:val="00BB0E82"/>
    <w:rsid w:val="00BB11E3"/>
    <w:rsid w:val="00BB1B5E"/>
    <w:rsid w:val="00BB2531"/>
    <w:rsid w:val="00BB2B9F"/>
    <w:rsid w:val="00BB4693"/>
    <w:rsid w:val="00BB4AC0"/>
    <w:rsid w:val="00BB524F"/>
    <w:rsid w:val="00BB52FE"/>
    <w:rsid w:val="00BB5D54"/>
    <w:rsid w:val="00BC38A3"/>
    <w:rsid w:val="00BC3D8B"/>
    <w:rsid w:val="00BC42DD"/>
    <w:rsid w:val="00BC5005"/>
    <w:rsid w:val="00BC59D2"/>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FD"/>
    <w:rsid w:val="00BE4E89"/>
    <w:rsid w:val="00BE5E67"/>
    <w:rsid w:val="00BE6AEE"/>
    <w:rsid w:val="00BE6DFC"/>
    <w:rsid w:val="00BE6FA9"/>
    <w:rsid w:val="00BE7E84"/>
    <w:rsid w:val="00BF09F8"/>
    <w:rsid w:val="00BF0D83"/>
    <w:rsid w:val="00BF0FF3"/>
    <w:rsid w:val="00BF1B58"/>
    <w:rsid w:val="00BF2201"/>
    <w:rsid w:val="00BF2254"/>
    <w:rsid w:val="00BF29D3"/>
    <w:rsid w:val="00BF2BCF"/>
    <w:rsid w:val="00BF2D2C"/>
    <w:rsid w:val="00BF3664"/>
    <w:rsid w:val="00BF37DB"/>
    <w:rsid w:val="00BF4A90"/>
    <w:rsid w:val="00BF5073"/>
    <w:rsid w:val="00BF5E1B"/>
    <w:rsid w:val="00BF68C0"/>
    <w:rsid w:val="00BF6D62"/>
    <w:rsid w:val="00BF73CE"/>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295"/>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2666"/>
    <w:rsid w:val="00C32BE3"/>
    <w:rsid w:val="00C32F23"/>
    <w:rsid w:val="00C34680"/>
    <w:rsid w:val="00C34D65"/>
    <w:rsid w:val="00C357D9"/>
    <w:rsid w:val="00C35F70"/>
    <w:rsid w:val="00C367B0"/>
    <w:rsid w:val="00C36DC9"/>
    <w:rsid w:val="00C372C9"/>
    <w:rsid w:val="00C37EEB"/>
    <w:rsid w:val="00C4021B"/>
    <w:rsid w:val="00C4110E"/>
    <w:rsid w:val="00C4195A"/>
    <w:rsid w:val="00C41B05"/>
    <w:rsid w:val="00C41C30"/>
    <w:rsid w:val="00C42377"/>
    <w:rsid w:val="00C42B0E"/>
    <w:rsid w:val="00C43961"/>
    <w:rsid w:val="00C44F59"/>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148"/>
    <w:rsid w:val="00C6061B"/>
    <w:rsid w:val="00C61C09"/>
    <w:rsid w:val="00C6262D"/>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B4D"/>
    <w:rsid w:val="00C92A3A"/>
    <w:rsid w:val="00C9336E"/>
    <w:rsid w:val="00C9537C"/>
    <w:rsid w:val="00C960D4"/>
    <w:rsid w:val="00C967C8"/>
    <w:rsid w:val="00C96C8F"/>
    <w:rsid w:val="00CA0FA4"/>
    <w:rsid w:val="00CA1094"/>
    <w:rsid w:val="00CA1172"/>
    <w:rsid w:val="00CA1BCF"/>
    <w:rsid w:val="00CA1EE1"/>
    <w:rsid w:val="00CA2007"/>
    <w:rsid w:val="00CA217D"/>
    <w:rsid w:val="00CA2306"/>
    <w:rsid w:val="00CA50F5"/>
    <w:rsid w:val="00CA5698"/>
    <w:rsid w:val="00CA5D5C"/>
    <w:rsid w:val="00CA6257"/>
    <w:rsid w:val="00CA6ED2"/>
    <w:rsid w:val="00CB0243"/>
    <w:rsid w:val="00CB08C9"/>
    <w:rsid w:val="00CB1791"/>
    <w:rsid w:val="00CB2213"/>
    <w:rsid w:val="00CB2370"/>
    <w:rsid w:val="00CB2768"/>
    <w:rsid w:val="00CB28FE"/>
    <w:rsid w:val="00CB3657"/>
    <w:rsid w:val="00CB4E58"/>
    <w:rsid w:val="00CB5E9A"/>
    <w:rsid w:val="00CB7F0E"/>
    <w:rsid w:val="00CC16DA"/>
    <w:rsid w:val="00CC1816"/>
    <w:rsid w:val="00CC3D9B"/>
    <w:rsid w:val="00CC53EF"/>
    <w:rsid w:val="00CC620B"/>
    <w:rsid w:val="00CC6366"/>
    <w:rsid w:val="00CC7207"/>
    <w:rsid w:val="00CD0DD0"/>
    <w:rsid w:val="00CD1521"/>
    <w:rsid w:val="00CD25C6"/>
    <w:rsid w:val="00CD2687"/>
    <w:rsid w:val="00CD27E8"/>
    <w:rsid w:val="00CD38B4"/>
    <w:rsid w:val="00CD4518"/>
    <w:rsid w:val="00CD4A5D"/>
    <w:rsid w:val="00CD54F1"/>
    <w:rsid w:val="00CD5A6A"/>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2B0"/>
    <w:rsid w:val="00CF39AC"/>
    <w:rsid w:val="00CF4978"/>
    <w:rsid w:val="00CF55C5"/>
    <w:rsid w:val="00CF5DEC"/>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0C7"/>
    <w:rsid w:val="00D1180D"/>
    <w:rsid w:val="00D11F2D"/>
    <w:rsid w:val="00D1278F"/>
    <w:rsid w:val="00D14839"/>
    <w:rsid w:val="00D14EBD"/>
    <w:rsid w:val="00D1546B"/>
    <w:rsid w:val="00D16AB4"/>
    <w:rsid w:val="00D17321"/>
    <w:rsid w:val="00D17487"/>
    <w:rsid w:val="00D175CB"/>
    <w:rsid w:val="00D17A03"/>
    <w:rsid w:val="00D17B53"/>
    <w:rsid w:val="00D20492"/>
    <w:rsid w:val="00D214EF"/>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AE4"/>
    <w:rsid w:val="00D36708"/>
    <w:rsid w:val="00D36873"/>
    <w:rsid w:val="00D36F1E"/>
    <w:rsid w:val="00D37AB7"/>
    <w:rsid w:val="00D400BE"/>
    <w:rsid w:val="00D400CD"/>
    <w:rsid w:val="00D40C51"/>
    <w:rsid w:val="00D4285C"/>
    <w:rsid w:val="00D42CC7"/>
    <w:rsid w:val="00D42F8D"/>
    <w:rsid w:val="00D43E8C"/>
    <w:rsid w:val="00D44211"/>
    <w:rsid w:val="00D45B07"/>
    <w:rsid w:val="00D46289"/>
    <w:rsid w:val="00D46A70"/>
    <w:rsid w:val="00D51685"/>
    <w:rsid w:val="00D5200E"/>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66CBC"/>
    <w:rsid w:val="00D7067F"/>
    <w:rsid w:val="00D709B4"/>
    <w:rsid w:val="00D71A77"/>
    <w:rsid w:val="00D729EE"/>
    <w:rsid w:val="00D72C3F"/>
    <w:rsid w:val="00D73A30"/>
    <w:rsid w:val="00D74916"/>
    <w:rsid w:val="00D74FD7"/>
    <w:rsid w:val="00D76A4C"/>
    <w:rsid w:val="00D7749B"/>
    <w:rsid w:val="00D800DF"/>
    <w:rsid w:val="00D80373"/>
    <w:rsid w:val="00D8045D"/>
    <w:rsid w:val="00D825C8"/>
    <w:rsid w:val="00D85894"/>
    <w:rsid w:val="00D862DA"/>
    <w:rsid w:val="00D872A2"/>
    <w:rsid w:val="00D87B1C"/>
    <w:rsid w:val="00D9035F"/>
    <w:rsid w:val="00D905FF"/>
    <w:rsid w:val="00D909A8"/>
    <w:rsid w:val="00D91903"/>
    <w:rsid w:val="00D9218D"/>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052F"/>
    <w:rsid w:val="00DC1773"/>
    <w:rsid w:val="00DC20FA"/>
    <w:rsid w:val="00DC2D40"/>
    <w:rsid w:val="00DC3DF3"/>
    <w:rsid w:val="00DC400E"/>
    <w:rsid w:val="00DC577D"/>
    <w:rsid w:val="00DC5FFF"/>
    <w:rsid w:val="00DC75F2"/>
    <w:rsid w:val="00DC7B37"/>
    <w:rsid w:val="00DD0862"/>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BCD"/>
    <w:rsid w:val="00DE5315"/>
    <w:rsid w:val="00DE5507"/>
    <w:rsid w:val="00DE627F"/>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4019"/>
    <w:rsid w:val="00E14118"/>
    <w:rsid w:val="00E1422D"/>
    <w:rsid w:val="00E148D6"/>
    <w:rsid w:val="00E14DE0"/>
    <w:rsid w:val="00E1546D"/>
    <w:rsid w:val="00E154CD"/>
    <w:rsid w:val="00E15A5E"/>
    <w:rsid w:val="00E16A89"/>
    <w:rsid w:val="00E20BB1"/>
    <w:rsid w:val="00E2111B"/>
    <w:rsid w:val="00E23091"/>
    <w:rsid w:val="00E2327C"/>
    <w:rsid w:val="00E23C75"/>
    <w:rsid w:val="00E23EF0"/>
    <w:rsid w:val="00E25503"/>
    <w:rsid w:val="00E25CD3"/>
    <w:rsid w:val="00E25D3E"/>
    <w:rsid w:val="00E26061"/>
    <w:rsid w:val="00E26CE8"/>
    <w:rsid w:val="00E3022C"/>
    <w:rsid w:val="00E30B53"/>
    <w:rsid w:val="00E34E8F"/>
    <w:rsid w:val="00E35A38"/>
    <w:rsid w:val="00E35DE3"/>
    <w:rsid w:val="00E35F01"/>
    <w:rsid w:val="00E363C0"/>
    <w:rsid w:val="00E365DD"/>
    <w:rsid w:val="00E37259"/>
    <w:rsid w:val="00E377E2"/>
    <w:rsid w:val="00E37EA9"/>
    <w:rsid w:val="00E40039"/>
    <w:rsid w:val="00E41643"/>
    <w:rsid w:val="00E41778"/>
    <w:rsid w:val="00E4239C"/>
    <w:rsid w:val="00E42742"/>
    <w:rsid w:val="00E42BDA"/>
    <w:rsid w:val="00E42C81"/>
    <w:rsid w:val="00E45ABF"/>
    <w:rsid w:val="00E4635D"/>
    <w:rsid w:val="00E46449"/>
    <w:rsid w:val="00E477F5"/>
    <w:rsid w:val="00E47AB0"/>
    <w:rsid w:val="00E502BD"/>
    <w:rsid w:val="00E502DB"/>
    <w:rsid w:val="00E50B33"/>
    <w:rsid w:val="00E50B71"/>
    <w:rsid w:val="00E50BCE"/>
    <w:rsid w:val="00E511E7"/>
    <w:rsid w:val="00E529D4"/>
    <w:rsid w:val="00E52CA9"/>
    <w:rsid w:val="00E53532"/>
    <w:rsid w:val="00E53B3E"/>
    <w:rsid w:val="00E53DEF"/>
    <w:rsid w:val="00E5665F"/>
    <w:rsid w:val="00E56C80"/>
    <w:rsid w:val="00E61097"/>
    <w:rsid w:val="00E611FB"/>
    <w:rsid w:val="00E614B0"/>
    <w:rsid w:val="00E623B0"/>
    <w:rsid w:val="00E62BBB"/>
    <w:rsid w:val="00E63E45"/>
    <w:rsid w:val="00E64619"/>
    <w:rsid w:val="00E64ACA"/>
    <w:rsid w:val="00E65504"/>
    <w:rsid w:val="00E655B3"/>
    <w:rsid w:val="00E6562E"/>
    <w:rsid w:val="00E668CA"/>
    <w:rsid w:val="00E70A6F"/>
    <w:rsid w:val="00E70CB7"/>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5321"/>
    <w:rsid w:val="00E855D0"/>
    <w:rsid w:val="00E864F7"/>
    <w:rsid w:val="00E90854"/>
    <w:rsid w:val="00E91658"/>
    <w:rsid w:val="00E91ABE"/>
    <w:rsid w:val="00E9214E"/>
    <w:rsid w:val="00E92556"/>
    <w:rsid w:val="00E9342F"/>
    <w:rsid w:val="00E93D6A"/>
    <w:rsid w:val="00E94686"/>
    <w:rsid w:val="00E9533A"/>
    <w:rsid w:val="00EA14B6"/>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25C"/>
    <w:rsid w:val="00EF5367"/>
    <w:rsid w:val="00EF5387"/>
    <w:rsid w:val="00EF59AD"/>
    <w:rsid w:val="00EF6CB6"/>
    <w:rsid w:val="00EF6DD9"/>
    <w:rsid w:val="00EF7BA0"/>
    <w:rsid w:val="00EF7F15"/>
    <w:rsid w:val="00F00E00"/>
    <w:rsid w:val="00F023DB"/>
    <w:rsid w:val="00F02F91"/>
    <w:rsid w:val="00F030F1"/>
    <w:rsid w:val="00F044CD"/>
    <w:rsid w:val="00F04C30"/>
    <w:rsid w:val="00F05AC0"/>
    <w:rsid w:val="00F05E5D"/>
    <w:rsid w:val="00F0741F"/>
    <w:rsid w:val="00F111EC"/>
    <w:rsid w:val="00F1148D"/>
    <w:rsid w:val="00F11573"/>
    <w:rsid w:val="00F117E0"/>
    <w:rsid w:val="00F12170"/>
    <w:rsid w:val="00F12212"/>
    <w:rsid w:val="00F13374"/>
    <w:rsid w:val="00F14417"/>
    <w:rsid w:val="00F14D82"/>
    <w:rsid w:val="00F15CB2"/>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EC6"/>
    <w:rsid w:val="00F335FB"/>
    <w:rsid w:val="00F33B13"/>
    <w:rsid w:val="00F34400"/>
    <w:rsid w:val="00F364E9"/>
    <w:rsid w:val="00F37290"/>
    <w:rsid w:val="00F408A8"/>
    <w:rsid w:val="00F42C15"/>
    <w:rsid w:val="00F4364E"/>
    <w:rsid w:val="00F43F9C"/>
    <w:rsid w:val="00F4407E"/>
    <w:rsid w:val="00F44703"/>
    <w:rsid w:val="00F45441"/>
    <w:rsid w:val="00F45BBA"/>
    <w:rsid w:val="00F47862"/>
    <w:rsid w:val="00F5167C"/>
    <w:rsid w:val="00F517B8"/>
    <w:rsid w:val="00F52A7E"/>
    <w:rsid w:val="00F52B9E"/>
    <w:rsid w:val="00F561EE"/>
    <w:rsid w:val="00F56275"/>
    <w:rsid w:val="00F57383"/>
    <w:rsid w:val="00F612CF"/>
    <w:rsid w:val="00F61370"/>
    <w:rsid w:val="00F61C48"/>
    <w:rsid w:val="00F6369E"/>
    <w:rsid w:val="00F63B1C"/>
    <w:rsid w:val="00F63CBE"/>
    <w:rsid w:val="00F6410F"/>
    <w:rsid w:val="00F64C46"/>
    <w:rsid w:val="00F651FD"/>
    <w:rsid w:val="00F65537"/>
    <w:rsid w:val="00F66AFC"/>
    <w:rsid w:val="00F67B21"/>
    <w:rsid w:val="00F7250B"/>
    <w:rsid w:val="00F737FF"/>
    <w:rsid w:val="00F7492D"/>
    <w:rsid w:val="00F759BA"/>
    <w:rsid w:val="00F76665"/>
    <w:rsid w:val="00F769FE"/>
    <w:rsid w:val="00F770A3"/>
    <w:rsid w:val="00F772FF"/>
    <w:rsid w:val="00F77658"/>
    <w:rsid w:val="00F77BEF"/>
    <w:rsid w:val="00F807E5"/>
    <w:rsid w:val="00F81096"/>
    <w:rsid w:val="00F81661"/>
    <w:rsid w:val="00F81AAB"/>
    <w:rsid w:val="00F81F5E"/>
    <w:rsid w:val="00F8231F"/>
    <w:rsid w:val="00F83DAD"/>
    <w:rsid w:val="00F861E3"/>
    <w:rsid w:val="00F86227"/>
    <w:rsid w:val="00F86FFB"/>
    <w:rsid w:val="00F905F6"/>
    <w:rsid w:val="00F912BB"/>
    <w:rsid w:val="00F924C6"/>
    <w:rsid w:val="00F93B23"/>
    <w:rsid w:val="00F94EFF"/>
    <w:rsid w:val="00F95277"/>
    <w:rsid w:val="00F953B7"/>
    <w:rsid w:val="00F95C77"/>
    <w:rsid w:val="00F96287"/>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19F0"/>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1E6FE0"/>
    <w:pPr>
      <w:keepNext/>
      <w:numPr>
        <w:numId w:val="8"/>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8"/>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8"/>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8"/>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8"/>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8"/>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1E6FE0"/>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5"/>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7"/>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6"/>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4"/>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9"/>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9"/>
      </w:numPr>
    </w:pPr>
    <w:rPr>
      <w:rFonts w:eastAsia="MS Mincho"/>
      <w:lang w:eastAsia="ja-JP"/>
    </w:rPr>
  </w:style>
  <w:style w:type="character" w:customStyle="1" w:styleId="myAnnex2Zchn">
    <w:name w:val="myAnnex2 Zchn"/>
    <w:link w:val="myAnnex2"/>
    <w:rsid w:val="00525B06"/>
    <w:rPr>
      <w:rFonts w:ascii="Arial" w:hAnsi="Arial" w:cs="Arial"/>
      <w:b/>
      <w:sz w:val="24"/>
      <w:szCs w:val="24"/>
      <w:lang w:val="en-GB" w:eastAsia="ja-JP"/>
    </w:rPr>
  </w:style>
  <w:style w:type="paragraph" w:customStyle="1" w:styleId="myAnnex3">
    <w:name w:val="myAnnex3"/>
    <w:basedOn w:val="Heading3"/>
    <w:link w:val="myAnnex3Zchn"/>
    <w:qFormat/>
    <w:rsid w:val="00A571B9"/>
    <w:pPr>
      <w:numPr>
        <w:numId w:val="9"/>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9"/>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 w:type="character" w:styleId="UnresolvedMention">
    <w:name w:val="Unresolved Mention"/>
    <w:basedOn w:val="DefaultParagraphFont"/>
    <w:uiPriority w:val="99"/>
    <w:semiHidden/>
    <w:unhideWhenUsed/>
    <w:rsid w:val="003A7A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24EB4-171A-42BB-A512-BB1337C7893A}">
  <ds:schemaRefs>
    <ds:schemaRef ds:uri="http://schemas.openxmlformats.org/officeDocument/2006/bibliography"/>
  </ds:schemaRefs>
</ds:datastoreItem>
</file>

<file path=customXml/itemProps2.xml><?xml version="1.0" encoding="utf-8"?>
<ds:datastoreItem xmlns:ds="http://schemas.openxmlformats.org/officeDocument/2006/customXml" ds:itemID="{11208E1D-A496-4F6E-AF48-E458CCBEEEE7}">
  <ds:schemaRefs>
    <ds:schemaRef ds:uri="http://schemas.openxmlformats.org/officeDocument/2006/bibliography"/>
  </ds:schemaRefs>
</ds:datastoreItem>
</file>

<file path=customXml/itemProps3.xml><?xml version="1.0" encoding="utf-8"?>
<ds:datastoreItem xmlns:ds="http://schemas.openxmlformats.org/officeDocument/2006/customXml" ds:itemID="{958EAEE9-3BE4-45EB-8571-198C3B6D9F39}">
  <ds:schemaRefs>
    <ds:schemaRef ds:uri="http://schemas.openxmlformats.org/officeDocument/2006/bibliography"/>
  </ds:schemaRefs>
</ds:datastoreItem>
</file>

<file path=customXml/itemProps4.xml><?xml version="1.0" encoding="utf-8"?>
<ds:datastoreItem xmlns:ds="http://schemas.openxmlformats.org/officeDocument/2006/customXml" ds:itemID="{BB7B97C9-6DF9-4F6E-B2DC-C90A1EF62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1710</Words>
  <Characters>9749</Characters>
  <Application>Microsoft Office Word</Application>
  <DocSecurity>0</DocSecurity>
  <Lines>81</Lines>
  <Paragraphs>22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11437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Bruhn, Stefan</cp:lastModifiedBy>
  <cp:revision>2</cp:revision>
  <cp:lastPrinted>2021-03-26T15:28:00Z</cp:lastPrinted>
  <dcterms:created xsi:type="dcterms:W3CDTF">2021-03-31T19:21:00Z</dcterms:created>
  <dcterms:modified xsi:type="dcterms:W3CDTF">2021-03-31T19:21:00Z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